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22D4E1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r w:rsidR="00717B84">
              <w:t>2.0</w:t>
            </w:r>
            <w:r w:rsidR="00000C87" w:rsidRPr="004D3578">
              <w:t xml:space="preserve"> </w:t>
            </w:r>
            <w:r w:rsidRPr="00133525">
              <w:rPr>
                <w:sz w:val="32"/>
              </w:rPr>
              <w:t>(</w:t>
            </w:r>
            <w:r w:rsidR="00997B9D">
              <w:rPr>
                <w:sz w:val="32"/>
              </w:rPr>
              <w:t>2021-</w:t>
            </w:r>
            <w:r w:rsidR="00000C87">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 xml:space="preserve">3rd Generation Partnership </w:t>
            </w:r>
            <w:proofErr w:type="gramStart"/>
            <w:r w:rsidRPr="00A0524F">
              <w:t>Project;</w:t>
            </w:r>
            <w:proofErr w:type="gramEnd"/>
          </w:p>
          <w:p w14:paraId="211669E9" w14:textId="6F1A356D"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 xml:space="preserve">Data Collection and </w:t>
            </w:r>
            <w:proofErr w:type="gramStart"/>
            <w:r w:rsidR="00E87518" w:rsidRPr="00A0524F">
              <w:t>Reporting</w:t>
            </w:r>
            <w:r w:rsidR="004F0988" w:rsidRPr="00A0524F">
              <w:t>;</w:t>
            </w:r>
            <w:proofErr w:type="gramEnd"/>
          </w:p>
          <w:p w14:paraId="73E9D314" w14:textId="768E331A" w:rsidR="00062023" w:rsidRPr="00A0524F" w:rsidRDefault="00787FEF" w:rsidP="00133525">
            <w:pPr>
              <w:pStyle w:val="ZT"/>
              <w:framePr w:wrap="auto" w:hAnchor="text" w:yAlign="inline"/>
            </w:pPr>
            <w:r w:rsidRPr="00A0524F">
              <w:t xml:space="preserve">Protocols and </w:t>
            </w:r>
            <w:proofErr w:type="gramStart"/>
            <w:r w:rsidRPr="00A0524F">
              <w:t>Formats</w:t>
            </w:r>
            <w:r w:rsidR="00062023" w:rsidRPr="00A0524F">
              <w:t>;</w:t>
            </w:r>
            <w:proofErr w:type="gramEnd"/>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325E806F" w14:textId="64C331B9" w:rsidR="002F04B0"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2F04B0">
        <w:t>Foreword</w:t>
      </w:r>
      <w:r w:rsidR="002F04B0">
        <w:tab/>
      </w:r>
      <w:r w:rsidR="002F04B0">
        <w:fldChar w:fldCharType="begin"/>
      </w:r>
      <w:r w:rsidR="002F04B0">
        <w:instrText xml:space="preserve"> PAGEREF _Toc87825345 \h </w:instrText>
      </w:r>
      <w:r w:rsidR="002F04B0">
        <w:fldChar w:fldCharType="separate"/>
      </w:r>
      <w:r w:rsidR="002F04B0">
        <w:t>5</w:t>
      </w:r>
      <w:r w:rsidR="002F04B0">
        <w:fldChar w:fldCharType="end"/>
      </w:r>
    </w:p>
    <w:p w14:paraId="6E71F125" w14:textId="0124843D" w:rsidR="002F04B0" w:rsidRDefault="002F04B0">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_Toc87825346 \h </w:instrText>
      </w:r>
      <w:r>
        <w:fldChar w:fldCharType="separate"/>
      </w:r>
      <w:r>
        <w:t>7</w:t>
      </w:r>
      <w:r>
        <w:fldChar w:fldCharType="end"/>
      </w:r>
    </w:p>
    <w:p w14:paraId="243D1BF1" w14:textId="28EC0EF3" w:rsidR="002F04B0" w:rsidRDefault="002F04B0">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_Toc87825347 \h </w:instrText>
      </w:r>
      <w:r>
        <w:fldChar w:fldCharType="separate"/>
      </w:r>
      <w:r>
        <w:t>7</w:t>
      </w:r>
      <w:r>
        <w:fldChar w:fldCharType="end"/>
      </w:r>
    </w:p>
    <w:p w14:paraId="5765BDFF" w14:textId="1B5A4BBA" w:rsidR="002F04B0" w:rsidRDefault="002F04B0">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_Toc87825348 \h </w:instrText>
      </w:r>
      <w:r>
        <w:fldChar w:fldCharType="separate"/>
      </w:r>
      <w:r>
        <w:t>7</w:t>
      </w:r>
      <w:r>
        <w:fldChar w:fldCharType="end"/>
      </w:r>
    </w:p>
    <w:p w14:paraId="7536CA7B" w14:textId="674C303D" w:rsidR="002F04B0" w:rsidRDefault="002F04B0">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_Toc87825349 \h </w:instrText>
      </w:r>
      <w:r>
        <w:fldChar w:fldCharType="separate"/>
      </w:r>
      <w:r>
        <w:t>7</w:t>
      </w:r>
      <w:r>
        <w:fldChar w:fldCharType="end"/>
      </w:r>
    </w:p>
    <w:p w14:paraId="5202D1A2" w14:textId="66970107" w:rsidR="002F04B0" w:rsidRDefault="002F04B0">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_Toc87825350 \h </w:instrText>
      </w:r>
      <w:r>
        <w:fldChar w:fldCharType="separate"/>
      </w:r>
      <w:r>
        <w:t>7</w:t>
      </w:r>
      <w:r>
        <w:fldChar w:fldCharType="end"/>
      </w:r>
    </w:p>
    <w:p w14:paraId="513124EB" w14:textId="7F879802" w:rsidR="002F04B0" w:rsidRDefault="002F04B0">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_Toc87825351 \h </w:instrText>
      </w:r>
      <w:r>
        <w:fldChar w:fldCharType="separate"/>
      </w:r>
      <w:r>
        <w:t>8</w:t>
      </w:r>
      <w:r>
        <w:fldChar w:fldCharType="end"/>
      </w:r>
    </w:p>
    <w:p w14:paraId="656228E1" w14:textId="6A886A69" w:rsidR="002F04B0" w:rsidRDefault="002F04B0">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_Toc87825352 \h </w:instrText>
      </w:r>
      <w:r>
        <w:fldChar w:fldCharType="separate"/>
      </w:r>
      <w:r>
        <w:t>8</w:t>
      </w:r>
      <w:r>
        <w:fldChar w:fldCharType="end"/>
      </w:r>
    </w:p>
    <w:p w14:paraId="01C733F5" w14:textId="2B773CC7" w:rsidR="002F04B0" w:rsidRDefault="002F04B0">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_Toc87825353 \h </w:instrText>
      </w:r>
      <w:r>
        <w:fldChar w:fldCharType="separate"/>
      </w:r>
      <w:r>
        <w:t>8</w:t>
      </w:r>
      <w:r>
        <w:fldChar w:fldCharType="end"/>
      </w:r>
    </w:p>
    <w:p w14:paraId="5220E6EA" w14:textId="48B68FAE" w:rsidR="002F04B0" w:rsidRDefault="002F04B0">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_Toc87825354 \h </w:instrText>
      </w:r>
      <w:r>
        <w:fldChar w:fldCharType="separate"/>
      </w:r>
      <w:r>
        <w:t>8</w:t>
      </w:r>
      <w:r>
        <w:fldChar w:fldCharType="end"/>
      </w:r>
    </w:p>
    <w:p w14:paraId="53477F98" w14:textId="7E60E192" w:rsidR="002F04B0" w:rsidRDefault="002F04B0">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_Toc87825355 \h </w:instrText>
      </w:r>
      <w:r>
        <w:fldChar w:fldCharType="separate"/>
      </w:r>
      <w:r>
        <w:t>8</w:t>
      </w:r>
      <w:r>
        <w:fldChar w:fldCharType="end"/>
      </w:r>
    </w:p>
    <w:p w14:paraId="78F6B9DD" w14:textId="7B6B1C02" w:rsidR="002F04B0" w:rsidRDefault="002F04B0">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_Toc87825356 \h </w:instrText>
      </w:r>
      <w:r>
        <w:fldChar w:fldCharType="separate"/>
      </w:r>
      <w:r>
        <w:t>8</w:t>
      </w:r>
      <w:r>
        <w:fldChar w:fldCharType="end"/>
      </w:r>
    </w:p>
    <w:p w14:paraId="2C4556B6" w14:textId="670CE4D1" w:rsidR="002F04B0" w:rsidRDefault="002F04B0">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_Toc87825357 \h </w:instrText>
      </w:r>
      <w:r>
        <w:fldChar w:fldCharType="separate"/>
      </w:r>
      <w:r>
        <w:t>8</w:t>
      </w:r>
      <w:r>
        <w:fldChar w:fldCharType="end"/>
      </w:r>
    </w:p>
    <w:p w14:paraId="7B1C4EAB" w14:textId="7B2560FB" w:rsidR="002F04B0" w:rsidRDefault="002F04B0">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_Toc87825358 \h </w:instrText>
      </w:r>
      <w:r>
        <w:fldChar w:fldCharType="separate"/>
      </w:r>
      <w:r>
        <w:t>8</w:t>
      </w:r>
      <w:r>
        <w:fldChar w:fldCharType="end"/>
      </w:r>
    </w:p>
    <w:p w14:paraId="0802EC10" w14:textId="77D0A445" w:rsidR="002F04B0" w:rsidRDefault="002F04B0">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_Toc87825359 \h </w:instrText>
      </w:r>
      <w:r>
        <w:fldChar w:fldCharType="separate"/>
      </w:r>
      <w:r>
        <w:t>9</w:t>
      </w:r>
      <w:r>
        <w:fldChar w:fldCharType="end"/>
      </w:r>
    </w:p>
    <w:p w14:paraId="7326D1B0" w14:textId="37B9B783" w:rsidR="002F04B0" w:rsidRDefault="002F04B0">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_Toc87825360 \h </w:instrText>
      </w:r>
      <w:r>
        <w:fldChar w:fldCharType="separate"/>
      </w:r>
      <w:r>
        <w:t>9</w:t>
      </w:r>
      <w:r>
        <w:fldChar w:fldCharType="end"/>
      </w:r>
    </w:p>
    <w:p w14:paraId="33474FC3" w14:textId="7E6E4D2E" w:rsidR="002F04B0" w:rsidRDefault="002F04B0">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_Toc87825361 \h </w:instrText>
      </w:r>
      <w:r>
        <w:fldChar w:fldCharType="separate"/>
      </w:r>
      <w:r>
        <w:t>9</w:t>
      </w:r>
      <w:r>
        <w:fldChar w:fldCharType="end"/>
      </w:r>
    </w:p>
    <w:p w14:paraId="51CBCB5F" w14:textId="1569EC3C" w:rsidR="002F04B0" w:rsidRDefault="002F04B0">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_Toc87825362 \h </w:instrText>
      </w:r>
      <w:r>
        <w:fldChar w:fldCharType="separate"/>
      </w:r>
      <w:r>
        <w:t>9</w:t>
      </w:r>
      <w:r>
        <w:fldChar w:fldCharType="end"/>
      </w:r>
    </w:p>
    <w:p w14:paraId="1245EC0F" w14:textId="79942500" w:rsidR="002F04B0" w:rsidRDefault="002F04B0">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_Toc87825363 \h </w:instrText>
      </w:r>
      <w:r>
        <w:fldChar w:fldCharType="separate"/>
      </w:r>
      <w:r>
        <w:t>9</w:t>
      </w:r>
      <w:r>
        <w:fldChar w:fldCharType="end"/>
      </w:r>
    </w:p>
    <w:p w14:paraId="1F7DA82F" w14:textId="3F88B42E" w:rsidR="002F04B0" w:rsidRDefault="002F04B0">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_Toc87825364 \h </w:instrText>
      </w:r>
      <w:r>
        <w:fldChar w:fldCharType="separate"/>
      </w:r>
      <w:r>
        <w:t>9</w:t>
      </w:r>
      <w:r>
        <w:fldChar w:fldCharType="end"/>
      </w:r>
    </w:p>
    <w:p w14:paraId="32A9D769" w14:textId="5740D23C" w:rsidR="002F04B0" w:rsidRDefault="002F04B0">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Provisioning procedures</w:t>
      </w:r>
      <w:r>
        <w:tab/>
      </w:r>
      <w:r>
        <w:fldChar w:fldCharType="begin"/>
      </w:r>
      <w:r>
        <w:instrText xml:space="preserve"> PAGEREF _Toc87825365 \h </w:instrText>
      </w:r>
      <w:r>
        <w:fldChar w:fldCharType="separate"/>
      </w:r>
      <w:r>
        <w:t>9</w:t>
      </w:r>
      <w:r>
        <w:fldChar w:fldCharType="end"/>
      </w:r>
    </w:p>
    <w:p w14:paraId="38B9A3CC" w14:textId="2C529C22" w:rsidR="002F04B0" w:rsidRDefault="002F04B0">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_Toc87825366 \h </w:instrText>
      </w:r>
      <w:r>
        <w:fldChar w:fldCharType="separate"/>
      </w:r>
      <w:r>
        <w:t>9</w:t>
      </w:r>
      <w:r>
        <w:fldChar w:fldCharType="end"/>
      </w:r>
    </w:p>
    <w:p w14:paraId="44CD9BFB" w14:textId="027984A5" w:rsidR="002F04B0" w:rsidRDefault="002F04B0">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 types</w:t>
      </w:r>
      <w:r>
        <w:tab/>
      </w:r>
      <w:r>
        <w:fldChar w:fldCharType="begin"/>
      </w:r>
      <w:r>
        <w:instrText xml:space="preserve"> PAGEREF _Toc87825367 \h </w:instrText>
      </w:r>
      <w:r>
        <w:fldChar w:fldCharType="separate"/>
      </w:r>
      <w:r>
        <w:t>9</w:t>
      </w:r>
      <w:r>
        <w:fldChar w:fldCharType="end"/>
      </w:r>
    </w:p>
    <w:p w14:paraId="1EE5C1FB" w14:textId="731789D2" w:rsidR="002F04B0" w:rsidRDefault="002F04B0">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_Toc87825368 \h </w:instrText>
      </w:r>
      <w:r>
        <w:fldChar w:fldCharType="separate"/>
      </w:r>
      <w:r>
        <w:t>10</w:t>
      </w:r>
      <w:r>
        <w:fldChar w:fldCharType="end"/>
      </w:r>
    </w:p>
    <w:p w14:paraId="6F4F6CD5" w14:textId="54A13DD1" w:rsidR="002F04B0" w:rsidRDefault="002F04B0">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_Toc87825369 \h </w:instrText>
      </w:r>
      <w:r>
        <w:fldChar w:fldCharType="separate"/>
      </w:r>
      <w:r>
        <w:t>10</w:t>
      </w:r>
      <w:r>
        <w:fldChar w:fldCharType="end"/>
      </w:r>
    </w:p>
    <w:p w14:paraId="550F1F7D" w14:textId="41D49DCF" w:rsidR="002F04B0" w:rsidRDefault="002F04B0">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_Toc87825370 \h </w:instrText>
      </w:r>
      <w:r>
        <w:fldChar w:fldCharType="separate"/>
      </w:r>
      <w:r>
        <w:t>10</w:t>
      </w:r>
      <w:r>
        <w:fldChar w:fldCharType="end"/>
      </w:r>
    </w:p>
    <w:p w14:paraId="4037DED8" w14:textId="05EFB4D7" w:rsidR="002F04B0" w:rsidRDefault="002F04B0">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_Toc87825371 \h </w:instrText>
      </w:r>
      <w:r>
        <w:fldChar w:fldCharType="separate"/>
      </w:r>
      <w:r>
        <w:t>10</w:t>
      </w:r>
      <w:r>
        <w:fldChar w:fldCharType="end"/>
      </w:r>
    </w:p>
    <w:p w14:paraId="3A6CD58B" w14:textId="557DDB5B" w:rsidR="002F04B0" w:rsidRDefault="002F04B0">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_Toc87825372 \h </w:instrText>
      </w:r>
      <w:r>
        <w:fldChar w:fldCharType="separate"/>
      </w:r>
      <w:r>
        <w:t>11</w:t>
      </w:r>
      <w:r>
        <w:fldChar w:fldCharType="end"/>
      </w:r>
    </w:p>
    <w:p w14:paraId="7C48FD80" w14:textId="11F83CEB" w:rsidR="002F04B0" w:rsidRDefault="002F04B0">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_Toc87825373 \h </w:instrText>
      </w:r>
      <w:r>
        <w:fldChar w:fldCharType="separate"/>
      </w:r>
      <w:r>
        <w:t>11</w:t>
      </w:r>
      <w:r>
        <w:fldChar w:fldCharType="end"/>
      </w:r>
    </w:p>
    <w:p w14:paraId="173206B2" w14:textId="18B8E97B" w:rsidR="002F04B0" w:rsidRDefault="002F04B0">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_Toc87825374 \h </w:instrText>
      </w:r>
      <w:r>
        <w:fldChar w:fldCharType="separate"/>
      </w:r>
      <w:r>
        <w:t>11</w:t>
      </w:r>
      <w:r>
        <w:fldChar w:fldCharType="end"/>
      </w:r>
    </w:p>
    <w:p w14:paraId="7537A36B" w14:textId="4B91401F" w:rsidR="002F04B0" w:rsidRDefault="002F04B0">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_Toc87825375 \h </w:instrText>
      </w:r>
      <w:r>
        <w:fldChar w:fldCharType="separate"/>
      </w:r>
      <w:r>
        <w:t>11</w:t>
      </w:r>
      <w:r>
        <w:fldChar w:fldCharType="end"/>
      </w:r>
    </w:p>
    <w:p w14:paraId="72852805" w14:textId="348D687C" w:rsidR="002F04B0" w:rsidRDefault="002F04B0">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_Toc87825376 \h </w:instrText>
      </w:r>
      <w:r>
        <w:fldChar w:fldCharType="separate"/>
      </w:r>
      <w:r>
        <w:t>11</w:t>
      </w:r>
      <w:r>
        <w:fldChar w:fldCharType="end"/>
      </w:r>
    </w:p>
    <w:p w14:paraId="795D343C" w14:textId="2706A5FF" w:rsidR="002F04B0" w:rsidRDefault="002F04B0">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_Toc87825377 \h </w:instrText>
      </w:r>
      <w:r>
        <w:fldChar w:fldCharType="separate"/>
      </w:r>
      <w:r>
        <w:t>11</w:t>
      </w:r>
      <w:r>
        <w:fldChar w:fldCharType="end"/>
      </w:r>
    </w:p>
    <w:p w14:paraId="07A9DBB5" w14:textId="66E3BC10" w:rsidR="002F04B0" w:rsidRDefault="002F04B0">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_Toc87825378 \h </w:instrText>
      </w:r>
      <w:r>
        <w:fldChar w:fldCharType="separate"/>
      </w:r>
      <w:r>
        <w:t>11</w:t>
      </w:r>
      <w:r>
        <w:fldChar w:fldCharType="end"/>
      </w:r>
    </w:p>
    <w:p w14:paraId="1A5E769D" w14:textId="3B72B6FC" w:rsidR="002F04B0" w:rsidRDefault="002F04B0">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_Toc87825379 \h </w:instrText>
      </w:r>
      <w:r>
        <w:fldChar w:fldCharType="separate"/>
      </w:r>
      <w:r>
        <w:t>11</w:t>
      </w:r>
      <w:r>
        <w:fldChar w:fldCharType="end"/>
      </w:r>
    </w:p>
    <w:p w14:paraId="34F91FEE" w14:textId="3040FC7A" w:rsidR="002F04B0" w:rsidRDefault="002F04B0">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_Toc87825380 \h </w:instrText>
      </w:r>
      <w:r>
        <w:fldChar w:fldCharType="separate"/>
      </w:r>
      <w:r>
        <w:t>11</w:t>
      </w:r>
      <w:r>
        <w:fldChar w:fldCharType="end"/>
      </w:r>
    </w:p>
    <w:p w14:paraId="544ABE75" w14:textId="06675266" w:rsidR="002F04B0" w:rsidRDefault="002F04B0">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_Toc87825381 \h </w:instrText>
      </w:r>
      <w:r>
        <w:fldChar w:fldCharType="separate"/>
      </w:r>
      <w:r>
        <w:t>11</w:t>
      </w:r>
      <w:r>
        <w:fldChar w:fldCharType="end"/>
      </w:r>
    </w:p>
    <w:p w14:paraId="527975E7" w14:textId="69955805" w:rsidR="002F04B0" w:rsidRDefault="002F04B0">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_Toc87825382 \h </w:instrText>
      </w:r>
      <w:r>
        <w:fldChar w:fldCharType="separate"/>
      </w:r>
      <w:r>
        <w:t>11</w:t>
      </w:r>
      <w:r>
        <w:fldChar w:fldCharType="end"/>
      </w:r>
    </w:p>
    <w:p w14:paraId="18AD123C" w14:textId="59C3B8A1" w:rsidR="002F04B0" w:rsidRDefault="002F04B0">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_Toc87825383 \h </w:instrText>
      </w:r>
      <w:r>
        <w:fldChar w:fldCharType="separate"/>
      </w:r>
      <w:r>
        <w:t>12</w:t>
      </w:r>
      <w:r>
        <w:fldChar w:fldCharType="end"/>
      </w:r>
    </w:p>
    <w:p w14:paraId="42A1502E" w14:textId="5D2B91EB" w:rsidR="002F04B0" w:rsidRDefault="002F04B0">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_Toc87825384 \h </w:instrText>
      </w:r>
      <w:r>
        <w:fldChar w:fldCharType="separate"/>
      </w:r>
      <w:r>
        <w:t>12</w:t>
      </w:r>
      <w:r>
        <w:fldChar w:fldCharType="end"/>
      </w:r>
    </w:p>
    <w:p w14:paraId="418DBA05" w14:textId="2D23BFC8" w:rsidR="002F04B0" w:rsidRDefault="002F04B0">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_Toc87825385 \h </w:instrText>
      </w:r>
      <w:r>
        <w:fldChar w:fldCharType="separate"/>
      </w:r>
      <w:r>
        <w:t>12</w:t>
      </w:r>
      <w:r>
        <w:fldChar w:fldCharType="end"/>
      </w:r>
    </w:p>
    <w:p w14:paraId="75262C54" w14:textId="6833417A" w:rsidR="002F04B0" w:rsidRDefault="002F04B0">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_Toc87825386 \h </w:instrText>
      </w:r>
      <w:r>
        <w:fldChar w:fldCharType="separate"/>
      </w:r>
      <w:r>
        <w:t>12</w:t>
      </w:r>
      <w:r>
        <w:fldChar w:fldCharType="end"/>
      </w:r>
    </w:p>
    <w:p w14:paraId="547F7C8A" w14:textId="256B487A" w:rsidR="002F04B0" w:rsidRDefault="002F04B0">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_Toc87825387 \h </w:instrText>
      </w:r>
      <w:r>
        <w:fldChar w:fldCharType="separate"/>
      </w:r>
      <w:r>
        <w:t>12</w:t>
      </w:r>
      <w:r>
        <w:fldChar w:fldCharType="end"/>
      </w:r>
    </w:p>
    <w:p w14:paraId="39D994DF" w14:textId="6EBB0408" w:rsidR="002F04B0" w:rsidRDefault="002F04B0">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_Toc87825388 \h </w:instrText>
      </w:r>
      <w:r>
        <w:fldChar w:fldCharType="separate"/>
      </w:r>
      <w:r>
        <w:t>12</w:t>
      </w:r>
      <w:r>
        <w:fldChar w:fldCharType="end"/>
      </w:r>
    </w:p>
    <w:p w14:paraId="6B310793" w14:textId="72922896" w:rsidR="002F04B0" w:rsidRDefault="002F04B0">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_Toc87825389 \h </w:instrText>
      </w:r>
      <w:r>
        <w:fldChar w:fldCharType="separate"/>
      </w:r>
      <w:r>
        <w:t>12</w:t>
      </w:r>
      <w:r>
        <w:fldChar w:fldCharType="end"/>
      </w:r>
    </w:p>
    <w:p w14:paraId="52FC8711" w14:textId="31A27DEB" w:rsidR="002F04B0" w:rsidRDefault="002F04B0">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_Toc87825390 \h </w:instrText>
      </w:r>
      <w:r>
        <w:fldChar w:fldCharType="separate"/>
      </w:r>
      <w:r>
        <w:t>12</w:t>
      </w:r>
      <w:r>
        <w:fldChar w:fldCharType="end"/>
      </w:r>
    </w:p>
    <w:p w14:paraId="3CD669F9" w14:textId="5288DAAB" w:rsidR="002F04B0" w:rsidRDefault="002F04B0">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_Toc87825391 \h </w:instrText>
      </w:r>
      <w:r>
        <w:fldChar w:fldCharType="separate"/>
      </w:r>
      <w:r>
        <w:t>12</w:t>
      </w:r>
      <w:r>
        <w:fldChar w:fldCharType="end"/>
      </w:r>
    </w:p>
    <w:p w14:paraId="08AC4449" w14:textId="0825D306" w:rsidR="002F04B0" w:rsidRDefault="002F04B0">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_Toc87825392 \h </w:instrText>
      </w:r>
      <w:r>
        <w:fldChar w:fldCharType="separate"/>
      </w:r>
      <w:r>
        <w:t>12</w:t>
      </w:r>
      <w:r>
        <w:fldChar w:fldCharType="end"/>
      </w:r>
    </w:p>
    <w:p w14:paraId="53C45B4B" w14:textId="137817A7" w:rsidR="002F04B0" w:rsidRDefault="002F04B0">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_Toc87825393 \h </w:instrText>
      </w:r>
      <w:r>
        <w:fldChar w:fldCharType="separate"/>
      </w:r>
      <w:r>
        <w:t>13</w:t>
      </w:r>
      <w:r>
        <w:fldChar w:fldCharType="end"/>
      </w:r>
    </w:p>
    <w:p w14:paraId="2EEF1D9F" w14:textId="2DC8A543" w:rsidR="002F04B0" w:rsidRDefault="002F04B0">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_Toc87825394 \h </w:instrText>
      </w:r>
      <w:r>
        <w:fldChar w:fldCharType="separate"/>
      </w:r>
      <w:r>
        <w:t>13</w:t>
      </w:r>
      <w:r>
        <w:fldChar w:fldCharType="end"/>
      </w:r>
    </w:p>
    <w:p w14:paraId="26501A48" w14:textId="1D4497CC" w:rsidR="002F04B0" w:rsidRDefault="002F04B0">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_Toc87825395 \h </w:instrText>
      </w:r>
      <w:r>
        <w:fldChar w:fldCharType="separate"/>
      </w:r>
      <w:r>
        <w:t>13</w:t>
      </w:r>
      <w:r>
        <w:fldChar w:fldCharType="end"/>
      </w:r>
    </w:p>
    <w:p w14:paraId="6A0CF480" w14:textId="79E30EBB" w:rsidR="002F04B0" w:rsidRDefault="002F04B0">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_Toc87825396 \h </w:instrText>
      </w:r>
      <w:r>
        <w:fldChar w:fldCharType="separate"/>
      </w:r>
      <w:r>
        <w:t>13</w:t>
      </w:r>
      <w:r>
        <w:fldChar w:fldCharType="end"/>
      </w:r>
    </w:p>
    <w:p w14:paraId="0E0CC31F" w14:textId="1DA1DBEF" w:rsidR="002F04B0" w:rsidRDefault="002F04B0">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_Toc87825397 \h </w:instrText>
      </w:r>
      <w:r>
        <w:fldChar w:fldCharType="separate"/>
      </w:r>
      <w:r>
        <w:t>13</w:t>
      </w:r>
      <w:r>
        <w:fldChar w:fldCharType="end"/>
      </w:r>
    </w:p>
    <w:p w14:paraId="1AA62FF7" w14:textId="07601B32" w:rsidR="002F04B0" w:rsidRDefault="002F04B0">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_Toc87825398 \h </w:instrText>
      </w:r>
      <w:r>
        <w:fldChar w:fldCharType="separate"/>
      </w:r>
      <w:r>
        <w:t>13</w:t>
      </w:r>
      <w:r>
        <w:fldChar w:fldCharType="end"/>
      </w:r>
    </w:p>
    <w:p w14:paraId="748AD6F1" w14:textId="2A15A9CF" w:rsidR="002F04B0" w:rsidRDefault="002F04B0">
      <w:pPr>
        <w:pStyle w:val="TOC3"/>
        <w:rPr>
          <w:rFonts w:asciiTheme="minorHAnsi" w:eastAsiaTheme="minorEastAsia" w:hAnsiTheme="minorHAnsi" w:cstheme="minorBidi"/>
          <w:sz w:val="22"/>
          <w:szCs w:val="22"/>
          <w:lang w:val="en-US" w:eastAsia="zh-CN"/>
        </w:rPr>
      </w:pPr>
      <w:r>
        <w:lastRenderedPageBreak/>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_Toc87825399 \h </w:instrText>
      </w:r>
      <w:r>
        <w:fldChar w:fldCharType="separate"/>
      </w:r>
      <w:r>
        <w:t>13</w:t>
      </w:r>
      <w:r>
        <w:fldChar w:fldCharType="end"/>
      </w:r>
    </w:p>
    <w:p w14:paraId="0D64CEF2" w14:textId="2D26AE89" w:rsidR="002F04B0" w:rsidRDefault="002F04B0">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_Toc87825400 \h </w:instrText>
      </w:r>
      <w:r>
        <w:fldChar w:fldCharType="separate"/>
      </w:r>
      <w:r>
        <w:t>13</w:t>
      </w:r>
      <w:r>
        <w:fldChar w:fldCharType="end"/>
      </w:r>
    </w:p>
    <w:p w14:paraId="6F63C2E6" w14:textId="56DA105E" w:rsidR="002F04B0" w:rsidRDefault="002F04B0">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_Toc87825401 \h </w:instrText>
      </w:r>
      <w:r>
        <w:fldChar w:fldCharType="separate"/>
      </w:r>
      <w:r>
        <w:t>13</w:t>
      </w:r>
      <w:r>
        <w:fldChar w:fldCharType="end"/>
      </w:r>
    </w:p>
    <w:p w14:paraId="6138D91B" w14:textId="6E070C8C" w:rsidR="002F04B0" w:rsidRDefault="002F04B0">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_Toc87825402 \h </w:instrText>
      </w:r>
      <w:r>
        <w:fldChar w:fldCharType="separate"/>
      </w:r>
      <w:r>
        <w:t>13</w:t>
      </w:r>
      <w:r>
        <w:fldChar w:fldCharType="end"/>
      </w:r>
    </w:p>
    <w:p w14:paraId="5CEDBBD8" w14:textId="0E713847" w:rsidR="002F04B0" w:rsidRDefault="002F04B0">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_Toc87825403 \h </w:instrText>
      </w:r>
      <w:r>
        <w:fldChar w:fldCharType="separate"/>
      </w:r>
      <w:r>
        <w:t>13</w:t>
      </w:r>
      <w:r>
        <w:fldChar w:fldCharType="end"/>
      </w:r>
    </w:p>
    <w:p w14:paraId="274C41E9" w14:textId="04F85E94" w:rsidR="002F04B0" w:rsidRDefault="002F04B0">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_Toc87825404 \h </w:instrText>
      </w:r>
      <w:r>
        <w:fldChar w:fldCharType="separate"/>
      </w:r>
      <w:r>
        <w:t>13</w:t>
      </w:r>
      <w:r>
        <w:fldChar w:fldCharType="end"/>
      </w:r>
    </w:p>
    <w:p w14:paraId="33894576" w14:textId="41C9C72B" w:rsidR="002F04B0" w:rsidRDefault="002F04B0">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_Toc87825405 \h </w:instrText>
      </w:r>
      <w:r>
        <w:fldChar w:fldCharType="separate"/>
      </w:r>
      <w:r>
        <w:t>13</w:t>
      </w:r>
      <w:r>
        <w:fldChar w:fldCharType="end"/>
      </w:r>
    </w:p>
    <w:p w14:paraId="343A9416" w14:textId="0658BFAE" w:rsidR="002F04B0" w:rsidRDefault="002F04B0">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_Toc87825406 \h </w:instrText>
      </w:r>
      <w:r>
        <w:fldChar w:fldCharType="separate"/>
      </w:r>
      <w:r>
        <w:t>13</w:t>
      </w:r>
      <w:r>
        <w:fldChar w:fldCharType="end"/>
      </w:r>
    </w:p>
    <w:p w14:paraId="464FF020" w14:textId="54F5FCAD" w:rsidR="002F04B0" w:rsidRDefault="002F04B0">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_Toc87825407 \h </w:instrText>
      </w:r>
      <w:r>
        <w:fldChar w:fldCharType="separate"/>
      </w:r>
      <w:r>
        <w:t>13</w:t>
      </w:r>
      <w:r>
        <w:fldChar w:fldCharType="end"/>
      </w:r>
    </w:p>
    <w:p w14:paraId="03BBD731" w14:textId="22295B38" w:rsidR="002F04B0" w:rsidRDefault="002F04B0">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_Toc87825408 \h </w:instrText>
      </w:r>
      <w:r>
        <w:fldChar w:fldCharType="separate"/>
      </w:r>
      <w:r>
        <w:t>13</w:t>
      </w:r>
      <w:r>
        <w:fldChar w:fldCharType="end"/>
      </w:r>
    </w:p>
    <w:p w14:paraId="583B24ED" w14:textId="044AD660" w:rsidR="002F04B0" w:rsidRDefault="002F04B0">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_Toc87825409 \h </w:instrText>
      </w:r>
      <w:r>
        <w:fldChar w:fldCharType="separate"/>
      </w:r>
      <w:r>
        <w:t>13</w:t>
      </w:r>
      <w:r>
        <w:fldChar w:fldCharType="end"/>
      </w:r>
    </w:p>
    <w:p w14:paraId="700485CA" w14:textId="1E9AAB8C" w:rsidR="002F04B0" w:rsidRDefault="002F04B0">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_Toc87825410 \h </w:instrText>
      </w:r>
      <w:r>
        <w:fldChar w:fldCharType="separate"/>
      </w:r>
      <w:r>
        <w:t>14</w:t>
      </w:r>
      <w:r>
        <w:fldChar w:fldCharType="end"/>
      </w:r>
    </w:p>
    <w:p w14:paraId="788D9396" w14:textId="7F561859" w:rsidR="002F04B0" w:rsidRDefault="002F04B0">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_Toc87825411 \h </w:instrText>
      </w:r>
      <w:r>
        <w:fldChar w:fldCharType="separate"/>
      </w:r>
      <w:r>
        <w:t>14</w:t>
      </w:r>
      <w:r>
        <w:fldChar w:fldCharType="end"/>
      </w:r>
    </w:p>
    <w:p w14:paraId="6A63CF69" w14:textId="684A0704" w:rsidR="002F04B0" w:rsidRDefault="002F04B0">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_Toc87825412 \h </w:instrText>
      </w:r>
      <w:r>
        <w:fldChar w:fldCharType="separate"/>
      </w:r>
      <w:r>
        <w:t>14</w:t>
      </w:r>
      <w:r>
        <w:fldChar w:fldCharType="end"/>
      </w:r>
    </w:p>
    <w:p w14:paraId="1218DAF8" w14:textId="441A127D" w:rsidR="002F04B0" w:rsidRDefault="002F04B0">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_Toc87825413 \h </w:instrText>
      </w:r>
      <w:r>
        <w:fldChar w:fldCharType="separate"/>
      </w:r>
      <w:r>
        <w:t>14</w:t>
      </w:r>
      <w:r>
        <w:fldChar w:fldCharType="end"/>
      </w:r>
    </w:p>
    <w:p w14:paraId="5E951E2E" w14:textId="6AF57C8A" w:rsidR="002F04B0" w:rsidRDefault="002F04B0">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_Toc87825414 \h </w:instrText>
      </w:r>
      <w:r>
        <w:fldChar w:fldCharType="separate"/>
      </w:r>
      <w:r>
        <w:t>14</w:t>
      </w:r>
      <w:r>
        <w:fldChar w:fldCharType="end"/>
      </w:r>
    </w:p>
    <w:p w14:paraId="19B3AC7F" w14:textId="4520A354" w:rsidR="002F04B0" w:rsidRDefault="002F04B0">
      <w:pPr>
        <w:pStyle w:val="TOC1"/>
        <w:rPr>
          <w:rFonts w:asciiTheme="minorHAnsi" w:eastAsiaTheme="minorEastAsia" w:hAnsiTheme="minorHAnsi" w:cstheme="minorBidi"/>
          <w:szCs w:val="22"/>
          <w:lang w:val="en-US" w:eastAsia="zh-CN"/>
        </w:rPr>
      </w:pPr>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_Toc87825415 \h </w:instrText>
      </w:r>
      <w:r>
        <w:fldChar w:fldCharType="separate"/>
      </w:r>
      <w:r>
        <w:t>14</w:t>
      </w:r>
      <w:r>
        <w:fldChar w:fldCharType="end"/>
      </w:r>
    </w:p>
    <w:p w14:paraId="1CED3930" w14:textId="7A30249B" w:rsidR="002F04B0" w:rsidRDefault="002F04B0">
      <w:pPr>
        <w:pStyle w:val="TOC8"/>
        <w:rPr>
          <w:rFonts w:asciiTheme="minorHAnsi" w:eastAsiaTheme="minorEastAsia" w:hAnsiTheme="minorHAnsi" w:cstheme="minorBidi"/>
          <w:b w:val="0"/>
          <w:szCs w:val="22"/>
          <w:lang w:val="en-US" w:eastAsia="zh-CN"/>
        </w:rPr>
      </w:pPr>
      <w:r>
        <w:t>Annex &lt;A&gt; (normative): OpenAPI representation of REST APIs for data collection and reporting</w:t>
      </w:r>
      <w:r>
        <w:tab/>
      </w:r>
      <w:r>
        <w:fldChar w:fldCharType="begin"/>
      </w:r>
      <w:r>
        <w:instrText xml:space="preserve"> PAGEREF _Toc87825416 \h </w:instrText>
      </w:r>
      <w:r>
        <w:fldChar w:fldCharType="separate"/>
      </w:r>
      <w:r>
        <w:t>15</w:t>
      </w:r>
      <w:r>
        <w:fldChar w:fldCharType="end"/>
      </w:r>
    </w:p>
    <w:p w14:paraId="53B7B0FE" w14:textId="5FA1CED5" w:rsidR="002F04B0" w:rsidRDefault="002F04B0">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_Toc87825417 \h </w:instrText>
      </w:r>
      <w:r>
        <w:fldChar w:fldCharType="separate"/>
      </w:r>
      <w:r>
        <w:t>15</w:t>
      </w:r>
      <w:r>
        <w:fldChar w:fldCharType="end"/>
      </w:r>
    </w:p>
    <w:p w14:paraId="490DCFD9" w14:textId="5F3CE6A4" w:rsidR="002F04B0" w:rsidRDefault="002F04B0">
      <w:pPr>
        <w:pStyle w:val="TOC8"/>
        <w:rPr>
          <w:rFonts w:asciiTheme="minorHAnsi" w:eastAsiaTheme="minorEastAsia" w:hAnsiTheme="minorHAnsi" w:cstheme="minorBidi"/>
          <w:b w:val="0"/>
          <w:szCs w:val="22"/>
          <w:lang w:val="en-US" w:eastAsia="zh-CN"/>
        </w:rPr>
      </w:pPr>
      <w:r>
        <w:t>Annex &lt;B&gt; (informative): &lt;Informative annex for a Technical Specification&gt;</w:t>
      </w:r>
      <w:r>
        <w:tab/>
      </w:r>
      <w:r>
        <w:fldChar w:fldCharType="begin"/>
      </w:r>
      <w:r>
        <w:instrText xml:space="preserve"> PAGEREF _Toc87825418 \h </w:instrText>
      </w:r>
      <w:r>
        <w:fldChar w:fldCharType="separate"/>
      </w:r>
      <w:r>
        <w:t>16</w:t>
      </w:r>
      <w:r>
        <w:fldChar w:fldCharType="end"/>
      </w:r>
    </w:p>
    <w:p w14:paraId="31EB8DED" w14:textId="42A263BF" w:rsidR="002F04B0" w:rsidRDefault="002F04B0">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_Toc87825419 \h </w:instrText>
      </w:r>
      <w:r>
        <w:fldChar w:fldCharType="separate"/>
      </w:r>
      <w:r>
        <w:t>16</w:t>
      </w:r>
      <w:r>
        <w:fldChar w:fldCharType="end"/>
      </w:r>
    </w:p>
    <w:p w14:paraId="34B08BA0" w14:textId="15AF93D2" w:rsidR="002F04B0" w:rsidRDefault="002F04B0">
      <w:pPr>
        <w:pStyle w:val="TOC9"/>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_Toc87825420 \h </w:instrText>
      </w:r>
      <w:r>
        <w:fldChar w:fldCharType="separate"/>
      </w:r>
      <w:r>
        <w:t>17</w:t>
      </w:r>
      <w:r>
        <w:fldChar w:fldCharType="end"/>
      </w:r>
    </w:p>
    <w:p w14:paraId="0B9E3498" w14:textId="74BDE24F" w:rsidR="00080512" w:rsidRPr="004D3578" w:rsidRDefault="004D3578" w:rsidP="00B123F6">
      <w:r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87825345"/>
      <w:bookmarkEnd w:id="14"/>
      <w:r w:rsidR="00080512" w:rsidRPr="004D3578">
        <w:lastRenderedPageBreak/>
        <w:t>Foreword</w:t>
      </w:r>
      <w:bookmarkEnd w:id="15"/>
    </w:p>
    <w:p w14:paraId="2511FBFA" w14:textId="0E10461B" w:rsidR="00080512" w:rsidRPr="004D3578" w:rsidRDefault="00080512" w:rsidP="005F7F5D">
      <w:r w:rsidRPr="004D3578">
        <w:t xml:space="preserve">This Technical </w:t>
      </w:r>
      <w:bookmarkStart w:id="16" w:name="spectype3"/>
      <w:r w:rsidRPr="006333BF">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w:t>
      </w:r>
      <w:proofErr w:type="gramStart"/>
      <w:r>
        <w:t>is</w:t>
      </w:r>
      <w:proofErr w:type="gramEnd"/>
      <w:r>
        <w:t>" and "is not" do not indicate requirements.</w:t>
      </w:r>
    </w:p>
    <w:p w14:paraId="548A512E" w14:textId="614B2E6A" w:rsidR="00080512" w:rsidRPr="004D3578" w:rsidRDefault="005F7F5D" w:rsidP="00BB47BC">
      <w:pPr>
        <w:pStyle w:val="Heading1"/>
      </w:pPr>
      <w:r>
        <w:br w:type="page"/>
      </w:r>
      <w:bookmarkStart w:id="17" w:name="scope"/>
      <w:bookmarkStart w:id="18" w:name="_Toc87825346"/>
      <w:bookmarkEnd w:id="17"/>
      <w:r w:rsidR="00080512" w:rsidRPr="004D3578">
        <w:lastRenderedPageBreak/>
        <w:t>1</w:t>
      </w:r>
      <w:r w:rsidR="00080512" w:rsidRPr="004D3578">
        <w:tab/>
        <w:t>Scope</w:t>
      </w:r>
      <w:bookmarkEnd w:id="18"/>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19" w:name="references"/>
      <w:bookmarkStart w:id="20" w:name="_Toc87825347"/>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245BFE61" w14:textId="7043740F" w:rsidR="00AE55C7" w:rsidRDefault="00AE55C7" w:rsidP="00AE55C7">
      <w:pPr>
        <w:pStyle w:val="EX"/>
      </w:pPr>
      <w:r>
        <w:t>[7]</w:t>
      </w:r>
      <w:r>
        <w:tab/>
        <w:t xml:space="preserve">3GPP TS 26.531: </w:t>
      </w:r>
      <w:r w:rsidRPr="004D3578">
        <w:t>"</w:t>
      </w:r>
      <w:r w:rsidRPr="004443DA">
        <w:rPr>
          <w:iCs/>
        </w:rPr>
        <w:t>Data Collection and Reporting; General Description and Architecture</w:t>
      </w:r>
      <w:r w:rsidRPr="004D3578">
        <w:t>".</w:t>
      </w:r>
    </w:p>
    <w:p w14:paraId="338A6B67" w14:textId="6E05B290" w:rsidR="00396585" w:rsidRPr="004D3578" w:rsidRDefault="00396585" w:rsidP="00E325BF">
      <w:pPr>
        <w:pStyle w:val="EX"/>
      </w:pPr>
      <w:r>
        <w:t>[</w:t>
      </w:r>
      <w:r w:rsidR="00725B33">
        <w:t>8</w:t>
      </w:r>
      <w:r>
        <w:t>]</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21" w:name="definitions"/>
      <w:bookmarkStart w:id="22" w:name="_Toc87825348"/>
      <w:bookmarkEnd w:id="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6CBABCF9" w14:textId="77777777" w:rsidR="00080512" w:rsidRPr="004D3578" w:rsidRDefault="00080512">
      <w:pPr>
        <w:pStyle w:val="Heading2"/>
      </w:pPr>
      <w:bookmarkStart w:id="23" w:name="_Toc87825349"/>
      <w:r w:rsidRPr="004D3578">
        <w:t>3.1</w:t>
      </w:r>
      <w:r w:rsidRPr="004D3578">
        <w:tab/>
      </w:r>
      <w:r w:rsidR="002B6339">
        <w:t>Terms</w:t>
      </w:r>
      <w:bookmarkEnd w:id="2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87825350"/>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25" w:name="_Toc87825351"/>
      <w:r w:rsidRPr="004D3578">
        <w:lastRenderedPageBreak/>
        <w:t>3.3</w:t>
      </w:r>
      <w:r w:rsidRPr="004D3578">
        <w:tab/>
        <w:t>Abbreviations</w:t>
      </w:r>
      <w:bookmarkEnd w:id="25"/>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26" w:name="clause4"/>
      <w:bookmarkStart w:id="27" w:name="_Toc87825352"/>
      <w:bookmarkEnd w:id="26"/>
      <w:r>
        <w:t>4</w:t>
      </w:r>
      <w:r>
        <w:tab/>
        <w:t>Procedures for Data Collection and Reporting</w:t>
      </w:r>
      <w:bookmarkEnd w:id="27"/>
    </w:p>
    <w:p w14:paraId="129F46AB" w14:textId="2DEF3A20" w:rsidR="00BB47BC" w:rsidRDefault="00BB47BC" w:rsidP="00BB47BC">
      <w:pPr>
        <w:pStyle w:val="Heading2"/>
      </w:pPr>
      <w:bookmarkStart w:id="28" w:name="_Toc87825353"/>
      <w:r>
        <w:t>4.1</w:t>
      </w:r>
      <w:r>
        <w:tab/>
        <w:t>General</w:t>
      </w:r>
      <w:bookmarkEnd w:id="28"/>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29" w:name="_Toc87825354"/>
      <w:r>
        <w:t>4.2</w:t>
      </w:r>
      <w:r>
        <w:tab/>
        <w:t>Network-side procedures</w:t>
      </w:r>
      <w:bookmarkEnd w:id="29"/>
    </w:p>
    <w:p w14:paraId="3D8F6B39" w14:textId="7B78C54D" w:rsidR="006B084C" w:rsidRDefault="006B084C" w:rsidP="00BB47BC">
      <w:pPr>
        <w:pStyle w:val="Heading3"/>
      </w:pPr>
      <w:bookmarkStart w:id="30" w:name="_Toc87825355"/>
      <w:r>
        <w:t>4.2.1</w:t>
      </w:r>
      <w:r>
        <w:tab/>
        <w:t>General</w:t>
      </w:r>
      <w:bookmarkEnd w:id="30"/>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31" w:name="_Toc87825356"/>
      <w:r>
        <w:t>4.2.</w:t>
      </w:r>
      <w:r w:rsidR="006B084C">
        <w:t>2</w:t>
      </w:r>
      <w:r>
        <w:tab/>
        <w:t>Data Collection AF registration with NRF</w:t>
      </w:r>
      <w:bookmarkEnd w:id="31"/>
    </w:p>
    <w:p w14:paraId="127137B5" w14:textId="553C54BD" w:rsidR="006B084C" w:rsidRPr="006B084C" w:rsidRDefault="006B084C" w:rsidP="006B084C">
      <w:r>
        <w:t xml:space="preserve">This clause specifies the use of the </w:t>
      </w:r>
      <w:proofErr w:type="spellStart"/>
      <w:r w:rsidRPr="00F35246">
        <w:rPr>
          <w:rStyle w:val="Code"/>
        </w:rPr>
        <w:t>Nnrf_NFManagement</w:t>
      </w:r>
      <w:proofErr w:type="spellEnd"/>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32" w:name="_Toc87825357"/>
      <w:r>
        <w:t>4.2.</w:t>
      </w:r>
      <w:r w:rsidR="006B084C">
        <w:t>3</w:t>
      </w:r>
      <w:r>
        <w:tab/>
        <w:t>Data collection and reporting provisioning</w:t>
      </w:r>
      <w:bookmarkEnd w:id="32"/>
    </w:p>
    <w:p w14:paraId="3E1F5031" w14:textId="77777777" w:rsidR="008061FB" w:rsidRDefault="008061FB" w:rsidP="008061FB">
      <w:pPr>
        <w:pStyle w:val="Heading4"/>
      </w:pPr>
      <w:bookmarkStart w:id="33" w:name="_Toc87825358"/>
      <w:r>
        <w:t>4.2.3.1</w:t>
      </w:r>
      <w:r>
        <w:tab/>
        <w:t>General</w:t>
      </w:r>
      <w:bookmarkEnd w:id="33"/>
    </w:p>
    <w:p w14:paraId="52543AD2" w14:textId="77777777" w:rsidR="008061FB" w:rsidRDefault="008061FB" w:rsidP="008061FB">
      <w:r>
        <w:t xml:space="preserve">An Application Service Provider, via its </w:t>
      </w:r>
      <w:proofErr w:type="spellStart"/>
      <w:r>
        <w:t>Provisioing</w:t>
      </w:r>
      <w:proofErr w:type="spellEnd"/>
      <w:r>
        <w:t xml:space="preserve">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34" w:name="_Toc87825359"/>
      <w:r>
        <w:lastRenderedPageBreak/>
        <w:t>4.2.3.2</w:t>
      </w:r>
      <w:r>
        <w:tab/>
        <w:t>Provisioning Session procedures</w:t>
      </w:r>
      <w:bookmarkEnd w:id="34"/>
    </w:p>
    <w:p w14:paraId="48DA5302" w14:textId="77777777" w:rsidR="008061FB" w:rsidRDefault="008061FB" w:rsidP="008061FB">
      <w:pPr>
        <w:pStyle w:val="Heading5"/>
      </w:pPr>
      <w:bookmarkStart w:id="35" w:name="_Toc87825360"/>
      <w:r>
        <w:t>4.2.3.2.1</w:t>
      </w:r>
      <w:r>
        <w:tab/>
        <w:t>General</w:t>
      </w:r>
      <w:bookmarkEnd w:id="35"/>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36" w:name="_Toc87825361"/>
      <w:r>
        <w:t>4.2.3.2.2</w:t>
      </w:r>
      <w:r>
        <w:tab/>
        <w:t>Create Provisioning Session</w:t>
      </w:r>
      <w:bookmarkEnd w:id="36"/>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37" w:name="_Toc87825362"/>
      <w:r>
        <w:t>4.2.3.2.3</w:t>
      </w:r>
      <w:r>
        <w:tab/>
        <w:t>Retrieve Provisioning Session properties</w:t>
      </w:r>
      <w:bookmarkEnd w:id="37"/>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38" w:name="_Toc87825363"/>
      <w:r>
        <w:t>4.2.3.2.4</w:t>
      </w:r>
      <w:r>
        <w:tab/>
        <w:t>Update Provisioning Session properties</w:t>
      </w:r>
      <w:bookmarkEnd w:id="38"/>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39" w:name="_Toc87825364"/>
      <w:r>
        <w:t>4.2.3.2.5</w:t>
      </w:r>
      <w:r>
        <w:tab/>
        <w:t>Destroy Provisioning Session</w:t>
      </w:r>
      <w:bookmarkEnd w:id="3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777777" w:rsidR="008061FB" w:rsidRDefault="008061FB" w:rsidP="008061FB">
      <w:pPr>
        <w:pStyle w:val="Heading4"/>
      </w:pPr>
      <w:bookmarkStart w:id="40" w:name="_Toc87825365"/>
      <w:r>
        <w:t>4.2.3.3</w:t>
      </w:r>
      <w:r>
        <w:tab/>
        <w:t>Data Reporting Provisioning procedures</w:t>
      </w:r>
      <w:bookmarkEnd w:id="40"/>
    </w:p>
    <w:p w14:paraId="3792B1E8" w14:textId="77777777" w:rsidR="008061FB" w:rsidRPr="00692FA2" w:rsidRDefault="008061FB" w:rsidP="008061FB">
      <w:pPr>
        <w:pStyle w:val="Heading5"/>
      </w:pPr>
      <w:bookmarkStart w:id="41" w:name="_Toc87825366"/>
      <w:r>
        <w:t>4.2.3.3.1</w:t>
      </w:r>
      <w:r>
        <w:tab/>
        <w:t>General</w:t>
      </w:r>
      <w:bookmarkEnd w:id="41"/>
    </w:p>
    <w:p w14:paraId="11BFCFED" w14:textId="7777777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Data Reporting </w:t>
      </w:r>
      <w:r w:rsidRPr="00745D86">
        <w:rPr>
          <w:i/>
          <w:iCs/>
        </w:rPr>
        <w:t>Provisio</w:t>
      </w:r>
      <w:r>
        <w:rPr>
          <w:i/>
          <w:iCs/>
        </w:rPr>
        <w:t>n</w:t>
      </w:r>
      <w:r w:rsidRPr="00745D86">
        <w:rPr>
          <w:i/>
          <w:iCs/>
        </w:rPr>
        <w:t>ing Sessions API</w:t>
      </w:r>
      <w:r>
        <w:t xml:space="preserve"> are provided under clause 6.3.</w:t>
      </w:r>
    </w:p>
    <w:p w14:paraId="069864E2" w14:textId="77777777" w:rsidR="008061FB" w:rsidRDefault="008061FB" w:rsidP="008061FB">
      <w:pPr>
        <w:keepNext/>
        <w:keepLines/>
      </w:pPr>
      <w:r>
        <w:t xml:space="preserve">A given instance of a Data Reporting Configuration resource is identified by the </w:t>
      </w:r>
      <w:proofErr w:type="spellStart"/>
      <w:r>
        <w:rPr>
          <w:rStyle w:val="Code"/>
        </w:rPr>
        <w:t>data</w:t>
      </w:r>
      <w:r w:rsidRPr="00D41AA2">
        <w:rPr>
          <w:rStyle w:val="Code"/>
        </w:rPr>
        <w:t>ReportingConfiguration</w:t>
      </w:r>
      <w:r>
        <w:rPr>
          <w:rStyle w:val="Code"/>
        </w:rPr>
        <w:t>Type</w:t>
      </w:r>
      <w:proofErr w:type="spellEnd"/>
      <w:r w:rsidRPr="00675DCD">
        <w:rPr>
          <w:rStyle w:val="Code"/>
        </w:rPr>
        <w:t xml:space="preserve"> </w:t>
      </w:r>
      <w:r w:rsidRPr="00CA2B03">
        <w:rPr>
          <w:rStyle w:val="Code"/>
          <w:iCs/>
        </w:rPr>
        <w:t xml:space="preserve">and </w:t>
      </w:r>
      <w:proofErr w:type="spellStart"/>
      <w:r>
        <w:rPr>
          <w:rStyle w:val="Code"/>
        </w:rPr>
        <w:t>data</w:t>
      </w:r>
      <w:r w:rsidRPr="00D41AA2">
        <w:rPr>
          <w:rStyle w:val="Code"/>
        </w:rPr>
        <w:t>ReportingConfigurationId</w:t>
      </w:r>
      <w:proofErr w:type="spellEnd"/>
      <w:r w:rsidRPr="006A7B8F">
        <w:t xml:space="preserve"> propert</w:t>
      </w:r>
      <w:r>
        <w:t>ies</w:t>
      </w:r>
      <w:r w:rsidRPr="006A7B8F">
        <w:t xml:space="preserve"> of the </w:t>
      </w:r>
      <w:proofErr w:type="spellStart"/>
      <w:r>
        <w:rPr>
          <w:rStyle w:val="Code"/>
        </w:rPr>
        <w:t>Data</w:t>
      </w:r>
      <w:r w:rsidRPr="00D41AA2">
        <w:rPr>
          <w:rStyle w:val="Code"/>
        </w:rPr>
        <w:t>ReportingConfiguration</w:t>
      </w:r>
      <w:proofErr w:type="spellEnd"/>
      <w:r>
        <w:t xml:space="preserve"> resource, The properties of that resource, as described in the following sub-clauses, pertain to UE data collection and reporting by different Data Collection Clients to the Data Collection AF</w:t>
      </w:r>
    </w:p>
    <w:p w14:paraId="1F62E4E8" w14:textId="77777777" w:rsidR="008061FB" w:rsidRDefault="008061FB" w:rsidP="008061FB">
      <w:pPr>
        <w:pStyle w:val="Heading5"/>
      </w:pPr>
      <w:bookmarkStart w:id="42" w:name="_Toc87825367"/>
      <w:r>
        <w:t>4.2.3.3.2</w:t>
      </w:r>
      <w:r>
        <w:tab/>
        <w:t>Data Reporting Configuration types</w:t>
      </w:r>
      <w:bookmarkEnd w:id="42"/>
    </w:p>
    <w:p w14:paraId="2FF4519A" w14:textId="77777777" w:rsidR="008061FB" w:rsidRDefault="008061FB" w:rsidP="008061FB">
      <w:r>
        <w:t xml:space="preserve">The type of a Data Reporting Configuration resource is identified by the </w:t>
      </w:r>
      <w:proofErr w:type="spellStart"/>
      <w:r w:rsidRPr="0070246C">
        <w:rPr>
          <w:rStyle w:val="Codechar"/>
        </w:rPr>
        <w:t>dataCollectionClientType</w:t>
      </w:r>
      <w:proofErr w:type="spellEnd"/>
      <w:r>
        <w:t xml:space="preserve"> property of the </w:t>
      </w:r>
      <w:proofErr w:type="spellStart"/>
      <w:r w:rsidRPr="0070246C">
        <w:rPr>
          <w:rStyle w:val="Codechar"/>
        </w:rPr>
        <w:t>ProvisioningSession</w:t>
      </w:r>
      <w:proofErr w:type="spellEnd"/>
      <w:r>
        <w:t xml:space="preserve"> resource as specified in clause 6.2.3.</w:t>
      </w:r>
    </w:p>
    <w:p w14:paraId="4AEB5910" w14:textId="77777777" w:rsidR="008061FB" w:rsidRDefault="008061FB" w:rsidP="008061FB">
      <w:pPr>
        <w:pStyle w:val="NO"/>
      </w:pPr>
      <w:r>
        <w:t>NOTE:</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 4.6.2-1 of TS 26.531 [7].</w:t>
      </w:r>
    </w:p>
    <w:p w14:paraId="41C485AB" w14:textId="77777777" w:rsidR="008061FB" w:rsidRDefault="008061FB" w:rsidP="008061FB">
      <w:pPr>
        <w:pStyle w:val="NO"/>
      </w:pPr>
      <w:r>
        <w:t xml:space="preserve">Editor’s Note: Define a common enumeration </w:t>
      </w:r>
      <w:proofErr w:type="spellStart"/>
      <w:r w:rsidRPr="0070246C">
        <w:rPr>
          <w:rStyle w:val="Codechar"/>
        </w:rPr>
        <w:t>DataCollectionClientType</w:t>
      </w:r>
      <w:proofErr w:type="spellEnd"/>
      <w:r>
        <w:t xml:space="preserve"> in clause 5.4.</w:t>
      </w:r>
    </w:p>
    <w:p w14:paraId="2B48B635" w14:textId="77777777" w:rsidR="008061FB" w:rsidRDefault="008061FB" w:rsidP="008061FB">
      <w:pPr>
        <w:pStyle w:val="Heading5"/>
      </w:pPr>
      <w:bookmarkStart w:id="43" w:name="_Toc87825368"/>
      <w:r>
        <w:lastRenderedPageBreak/>
        <w:t>4.2.3.3.3</w:t>
      </w:r>
      <w:r>
        <w:tab/>
        <w:t>Create Data Reporting Configuration</w:t>
      </w:r>
      <w:bookmarkEnd w:id="43"/>
    </w:p>
    <w:p w14:paraId="1F82D4DD" w14:textId="77777777"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proofErr w:type="spellStart"/>
      <w:r>
        <w:rPr>
          <w:rStyle w:val="Code"/>
        </w:rPr>
        <w:t>Data</w:t>
      </w:r>
      <w:r w:rsidRPr="00D41AA2">
        <w:rPr>
          <w:rStyle w:val="Code"/>
        </w:rPr>
        <w:t>ReportingConfiguration</w:t>
      </w:r>
      <w:proofErr w:type="spellEnd"/>
      <w:r>
        <w:t xml:space="preserve"> resource, as specified under clause 6.3</w:t>
      </w:r>
      <w:r w:rsidRPr="0035578A">
        <w:t>.</w:t>
      </w:r>
    </w:p>
    <w:p w14:paraId="792CF24E" w14:textId="77777777" w:rsidR="008061FB" w:rsidRDefault="008061FB" w:rsidP="008061FB">
      <w:pPr>
        <w:pStyle w:val="EditorsNote"/>
      </w:pPr>
      <w:r>
        <w:t>Editor’s Note: Describe key attributes of the Data Reporting Configuration resource here.</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44" w:name="_Toc87825369"/>
      <w:r>
        <w:t>4.2.3.3.4</w:t>
      </w:r>
      <w:r>
        <w:tab/>
        <w:t>Retrieve Data Reporting Configuration</w:t>
      </w:r>
      <w:bookmarkEnd w:id="44"/>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proofErr w:type="spellStart"/>
      <w:r>
        <w:rPr>
          <w:rStyle w:val="Code"/>
        </w:rPr>
        <w:t>Data</w:t>
      </w:r>
      <w:r w:rsidRPr="00E97EAC">
        <w:rPr>
          <w:rStyle w:val="Code"/>
        </w:rPr>
        <w:t>ReportingConfiguration</w:t>
      </w:r>
      <w:proofErr w:type="spellEnd"/>
      <w:r>
        <w:t xml:space="preserve"> resource shall be returned in the body of the HTTP response message.</w:t>
      </w:r>
    </w:p>
    <w:p w14:paraId="30AE8C4F"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33497C34" w14:textId="77777777" w:rsidR="008061FB" w:rsidRDefault="008061FB" w:rsidP="008061FB">
      <w:pPr>
        <w:pStyle w:val="Heading5"/>
      </w:pPr>
      <w:bookmarkStart w:id="45" w:name="_Toc87825370"/>
      <w:r>
        <w:t>4.2.3.3.5</w:t>
      </w:r>
      <w:r>
        <w:tab/>
        <w:t>Update Data Reporting Configuration</w:t>
      </w:r>
      <w:bookmarkEnd w:id="45"/>
    </w:p>
    <w:p w14:paraId="252EB800" w14:textId="77777777" w:rsidR="008061FB" w:rsidRPr="0035578A" w:rsidRDefault="008061FB" w:rsidP="008061FB">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46" w:name="_Toc87825371"/>
      <w:r>
        <w:t>4.2.3.3.6</w:t>
      </w:r>
      <w:r>
        <w:tab/>
        <w:t>Destroy Data Reporting Configuration</w:t>
      </w:r>
      <w:bookmarkEnd w:id="46"/>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BA696DB" w14:textId="77777777" w:rsidR="008061FB" w:rsidRPr="008061FB" w:rsidRDefault="008061FB" w:rsidP="009401A6"/>
    <w:p w14:paraId="4DBA66D1" w14:textId="16295EC1" w:rsidR="00BB47BC" w:rsidRDefault="00BB47BC" w:rsidP="00C704CD">
      <w:pPr>
        <w:pStyle w:val="Heading3"/>
        <w:ind w:left="1138" w:hanging="1138"/>
      </w:pPr>
      <w:bookmarkStart w:id="47" w:name="_Toc87825372"/>
      <w:r>
        <w:lastRenderedPageBreak/>
        <w:t>4.2.</w:t>
      </w:r>
      <w:r w:rsidR="006B084C">
        <w:t>4</w:t>
      </w:r>
      <w:r>
        <w:tab/>
      </w:r>
      <w:r w:rsidR="002E5FBF">
        <w:t>C</w:t>
      </w:r>
      <w:r>
        <w:t>onfiguration</w:t>
      </w:r>
      <w:r w:rsidR="002E5FBF">
        <w:t xml:space="preserve"> of Indirect Data </w:t>
      </w:r>
      <w:r w:rsidR="00D902DB">
        <w:t xml:space="preserve">Collection </w:t>
      </w:r>
      <w:r w:rsidR="002E5FBF">
        <w:t>Client</w:t>
      </w:r>
      <w:bookmarkEnd w:id="47"/>
    </w:p>
    <w:p w14:paraId="0BF3D43F" w14:textId="152E287D" w:rsidR="00D523E6" w:rsidRPr="0071774D" w:rsidRDefault="00D523E6" w:rsidP="00C704CD">
      <w:pPr>
        <w:pStyle w:val="Heading3"/>
        <w:ind w:left="1138" w:hanging="1138"/>
      </w:pPr>
      <w:bookmarkStart w:id="48" w:name="_Toc87825373"/>
      <w:r>
        <w:t>4.2.5</w:t>
      </w:r>
      <w:r>
        <w:tab/>
        <w:t>Configuration of Application Server</w:t>
      </w:r>
      <w:bookmarkEnd w:id="48"/>
    </w:p>
    <w:p w14:paraId="1AF26B7E" w14:textId="60D30B74" w:rsidR="00BB47BC" w:rsidRDefault="00BB47BC" w:rsidP="00C704CD">
      <w:pPr>
        <w:pStyle w:val="Heading3"/>
        <w:ind w:left="1138" w:hanging="1138"/>
      </w:pPr>
      <w:bookmarkStart w:id="49" w:name="_Toc87825374"/>
      <w:r>
        <w:t>4.2.</w:t>
      </w:r>
      <w:r w:rsidR="00B4619E">
        <w:t>6</w:t>
      </w:r>
      <w:r>
        <w:tab/>
        <w:t>Indirect data reporting</w:t>
      </w:r>
      <w:bookmarkEnd w:id="49"/>
    </w:p>
    <w:p w14:paraId="694C5FC8" w14:textId="28F214E7" w:rsidR="00B4619E" w:rsidRPr="00B4619E" w:rsidRDefault="00F81FD6" w:rsidP="00C704CD">
      <w:pPr>
        <w:pStyle w:val="Heading3"/>
        <w:ind w:left="1138" w:hanging="1138"/>
      </w:pPr>
      <w:bookmarkStart w:id="50" w:name="_Toc87825375"/>
      <w:r>
        <w:t>4.2.7</w:t>
      </w:r>
      <w:r>
        <w:tab/>
        <w:t xml:space="preserve">Reporting by </w:t>
      </w:r>
      <w:r w:rsidR="000F6B90">
        <w:t>Application Server</w:t>
      </w:r>
      <w:bookmarkEnd w:id="50"/>
    </w:p>
    <w:p w14:paraId="3864384F" w14:textId="57516568" w:rsidR="00BB47BC" w:rsidRDefault="00BB47BC" w:rsidP="00BB47BC">
      <w:pPr>
        <w:pStyle w:val="Heading3"/>
      </w:pPr>
      <w:bookmarkStart w:id="51" w:name="_Toc87825376"/>
      <w:r>
        <w:t>4.2.</w:t>
      </w:r>
      <w:r w:rsidR="000F6B90">
        <w:t>8</w:t>
      </w:r>
      <w:r>
        <w:tab/>
        <w:t xml:space="preserve">Event subscription, </w:t>
      </w:r>
      <w:proofErr w:type="gramStart"/>
      <w:r>
        <w:t>management</w:t>
      </w:r>
      <w:proofErr w:type="gramEnd"/>
      <w:r>
        <w:t xml:space="preserve"> and publication</w:t>
      </w:r>
      <w:bookmarkEnd w:id="51"/>
    </w:p>
    <w:p w14:paraId="494F0AA7" w14:textId="2B888957" w:rsidR="006B084C" w:rsidRPr="006B084C" w:rsidRDefault="006B084C" w:rsidP="006B084C">
      <w:r>
        <w:t xml:space="preserve">This clause </w:t>
      </w:r>
      <w:r w:rsidR="008061FB">
        <w:t xml:space="preserve">pertains to </w:t>
      </w:r>
      <w:r>
        <w:t xml:space="preserve">the </w:t>
      </w:r>
      <w:r w:rsidR="008061FB">
        <w:t xml:space="preserve">use of the </w:t>
      </w:r>
      <w:r w:rsidR="008061FB" w:rsidRPr="00FF7BFD">
        <w:rPr>
          <w:rFonts w:ascii="Arial" w:hAnsi="Arial" w:cs="Arial"/>
          <w:i/>
          <w:iCs/>
          <w:color w:val="007A37"/>
          <w:sz w:val="18"/>
          <w:szCs w:val="18"/>
        </w:rPr>
        <w:t>Naf_EventExposure</w:t>
      </w:r>
      <w:r>
        <w:t xml:space="preserve"> service API </w:t>
      </w:r>
      <w:r w:rsidR="008061FB">
        <w:t xml:space="preserve">as defined in TS 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52" w:name="_Toc87825377"/>
      <w:r>
        <w:t>4.3</w:t>
      </w:r>
      <w:r>
        <w:tab/>
        <w:t>UE-to-network procedures</w:t>
      </w:r>
      <w:bookmarkEnd w:id="52"/>
    </w:p>
    <w:p w14:paraId="5B88BDBA" w14:textId="3AF85793" w:rsidR="00D30FB9" w:rsidRDefault="00BB47BC" w:rsidP="00BB47BC">
      <w:pPr>
        <w:pStyle w:val="Heading3"/>
      </w:pPr>
      <w:bookmarkStart w:id="53" w:name="_Toc87825378"/>
      <w:r>
        <w:t>4.3.1</w:t>
      </w:r>
      <w:r>
        <w:tab/>
      </w:r>
      <w:r w:rsidR="00D30FB9">
        <w:t>General</w:t>
      </w:r>
      <w:bookmarkEnd w:id="53"/>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66C21C01" w:rsidR="00BB47BC" w:rsidRDefault="00D30FB9" w:rsidP="000266C9">
      <w:pPr>
        <w:pStyle w:val="Heading3"/>
        <w:ind w:left="1138" w:hanging="1138"/>
      </w:pPr>
      <w:bookmarkStart w:id="54" w:name="_Toc87825379"/>
      <w:r>
        <w:t>4.3.2</w:t>
      </w:r>
      <w:r>
        <w:tab/>
      </w:r>
      <w:r w:rsidR="002E5FBF">
        <w:t>Configuration of Direct Data Reporting Client</w:t>
      </w:r>
      <w:bookmarkEnd w:id="54"/>
    </w:p>
    <w:p w14:paraId="37F4987C" w14:textId="2B52FC8C" w:rsidR="00BB47BC" w:rsidRPr="00BB47BC" w:rsidRDefault="00BB47BC" w:rsidP="000266C9">
      <w:pPr>
        <w:pStyle w:val="Heading3"/>
        <w:ind w:left="1138" w:hanging="1138"/>
      </w:pPr>
      <w:bookmarkStart w:id="55" w:name="_Toc87825380"/>
      <w:r>
        <w:t>4.3.</w:t>
      </w:r>
      <w:r w:rsidR="00D30FB9">
        <w:t>3</w:t>
      </w:r>
      <w:r>
        <w:tab/>
        <w:t>Direct data reporting</w:t>
      </w:r>
      <w:bookmarkEnd w:id="55"/>
    </w:p>
    <w:p w14:paraId="19230AF4" w14:textId="48794833" w:rsidR="00BB47BC" w:rsidRDefault="00BB47BC" w:rsidP="00BB47BC">
      <w:pPr>
        <w:pStyle w:val="Heading2"/>
      </w:pPr>
      <w:bookmarkStart w:id="56" w:name="_Toc87825381"/>
      <w:r>
        <w:t>4.4</w:t>
      </w:r>
      <w:r>
        <w:tab/>
        <w:t>UE-internal procedures</w:t>
      </w:r>
      <w:bookmarkEnd w:id="56"/>
    </w:p>
    <w:p w14:paraId="6FD3B0DB" w14:textId="5ABAF420" w:rsidR="00337CE7" w:rsidRDefault="00337CE7" w:rsidP="00337CE7">
      <w:pPr>
        <w:pStyle w:val="Heading3"/>
      </w:pPr>
      <w:bookmarkStart w:id="57" w:name="_Toc87825382"/>
      <w:r>
        <w:t>4.</w:t>
      </w:r>
      <w:r w:rsidR="00992142">
        <w:t>4.1</w:t>
      </w:r>
      <w:r w:rsidR="00992142">
        <w:tab/>
        <w:t>General</w:t>
      </w:r>
      <w:bookmarkEnd w:id="57"/>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58" w:name="_Toc87825383"/>
      <w:r>
        <w:lastRenderedPageBreak/>
        <w:t>5</w:t>
      </w:r>
      <w:r w:rsidR="005F5AC4" w:rsidRPr="004D3578">
        <w:tab/>
      </w:r>
      <w:r w:rsidR="00B76B87">
        <w:t xml:space="preserve">General Aspects of </w:t>
      </w:r>
      <w:r w:rsidR="004866B5">
        <w:t>APIs for Data Collection and Reporting</w:t>
      </w:r>
      <w:bookmarkEnd w:id="58"/>
    </w:p>
    <w:p w14:paraId="72283BAA" w14:textId="4C10465B" w:rsidR="004B2C76" w:rsidRDefault="006B084C" w:rsidP="005F5AC4">
      <w:pPr>
        <w:pStyle w:val="Heading2"/>
      </w:pPr>
      <w:bookmarkStart w:id="59" w:name="_Toc87825384"/>
      <w:r>
        <w:t>5</w:t>
      </w:r>
      <w:r w:rsidR="005F5AC4">
        <w:t>.1</w:t>
      </w:r>
      <w:r w:rsidR="005F5AC4">
        <w:tab/>
      </w:r>
      <w:r w:rsidR="004B2C76">
        <w:t>Overview</w:t>
      </w:r>
      <w:bookmarkEnd w:id="59"/>
    </w:p>
    <w:p w14:paraId="6C43A95D" w14:textId="78F34812" w:rsidR="005F5AC4" w:rsidRDefault="006B084C" w:rsidP="005F5AC4">
      <w:pPr>
        <w:pStyle w:val="Heading2"/>
      </w:pPr>
      <w:bookmarkStart w:id="60" w:name="_Toc87825385"/>
      <w:r>
        <w:t>5</w:t>
      </w:r>
      <w:r w:rsidR="004B2C76">
        <w:t>.2</w:t>
      </w:r>
      <w:r w:rsidR="004B2C76">
        <w:tab/>
      </w:r>
      <w:r w:rsidR="00DF386F">
        <w:t>HTTP resource URIs and paths</w:t>
      </w:r>
      <w:bookmarkEnd w:id="60"/>
    </w:p>
    <w:p w14:paraId="7DDC443D" w14:textId="6080FE9C" w:rsidR="00DB4E6E" w:rsidRDefault="006B084C" w:rsidP="00DB4E6E">
      <w:pPr>
        <w:pStyle w:val="Heading2"/>
      </w:pPr>
      <w:bookmarkStart w:id="61" w:name="_Toc87825386"/>
      <w:r>
        <w:t>5</w:t>
      </w:r>
      <w:r w:rsidR="00DB4E6E">
        <w:t>.</w:t>
      </w:r>
      <w:r w:rsidR="004B2C76">
        <w:t>3</w:t>
      </w:r>
      <w:r w:rsidR="00DB4E6E">
        <w:tab/>
      </w:r>
      <w:r w:rsidR="0051409F">
        <w:t xml:space="preserve">Usage of </w:t>
      </w:r>
      <w:r w:rsidR="001C38BE">
        <w:t>HTTP</w:t>
      </w:r>
      <w:bookmarkEnd w:id="61"/>
    </w:p>
    <w:p w14:paraId="371F8FBD" w14:textId="60DD270B" w:rsidR="006A164B" w:rsidRDefault="006B084C" w:rsidP="006A164B">
      <w:pPr>
        <w:pStyle w:val="Heading2"/>
      </w:pPr>
      <w:bookmarkStart w:id="62" w:name="_Toc87825387"/>
      <w:r>
        <w:t>5</w:t>
      </w:r>
      <w:r w:rsidR="005B73B0">
        <w:t>.</w:t>
      </w:r>
      <w:r w:rsidR="004B2C76">
        <w:t>4</w:t>
      </w:r>
      <w:r w:rsidR="005B73B0">
        <w:tab/>
      </w:r>
      <w:r w:rsidR="006A164B">
        <w:t>Common API data types</w:t>
      </w:r>
      <w:bookmarkEnd w:id="62"/>
    </w:p>
    <w:p w14:paraId="232452D3" w14:textId="0FA0DB8F" w:rsidR="00573F9F" w:rsidRPr="00573F9F" w:rsidRDefault="006B084C" w:rsidP="00573F9F">
      <w:pPr>
        <w:pStyle w:val="Heading2"/>
      </w:pPr>
      <w:bookmarkStart w:id="63" w:name="_Toc87825388"/>
      <w:r>
        <w:t>5</w:t>
      </w:r>
      <w:r w:rsidR="00573F9F">
        <w:t>.</w:t>
      </w:r>
      <w:r w:rsidR="004B2C76">
        <w:t>4</w:t>
      </w:r>
      <w:r w:rsidR="00573F9F">
        <w:tab/>
      </w:r>
      <w:r w:rsidR="009E32A3">
        <w:t>Explanation of API data model notation</w:t>
      </w:r>
      <w:bookmarkEnd w:id="63"/>
    </w:p>
    <w:p w14:paraId="7D89FB01" w14:textId="0F98BF56" w:rsidR="00080512" w:rsidRPr="004D3578" w:rsidRDefault="006B084C">
      <w:pPr>
        <w:pStyle w:val="Heading1"/>
      </w:pPr>
      <w:bookmarkStart w:id="64" w:name="_Toc87825389"/>
      <w:r>
        <w:t>6</w:t>
      </w:r>
      <w:r w:rsidR="00080512" w:rsidRPr="004D3578">
        <w:tab/>
      </w:r>
      <w:proofErr w:type="spellStart"/>
      <w:r>
        <w:t>Ndcaf_</w:t>
      </w:r>
      <w:r w:rsidR="00B83334">
        <w:t>Data</w:t>
      </w:r>
      <w:r>
        <w:t>ReportingProvisioning</w:t>
      </w:r>
      <w:proofErr w:type="spellEnd"/>
      <w:r>
        <w:t xml:space="preserve"> service</w:t>
      </w:r>
      <w:bookmarkEnd w:id="64"/>
    </w:p>
    <w:p w14:paraId="74DB1572" w14:textId="02D07A75" w:rsidR="008F28B5" w:rsidRDefault="006B084C" w:rsidP="006B084C">
      <w:pPr>
        <w:pStyle w:val="Heading2"/>
      </w:pPr>
      <w:bookmarkStart w:id="65" w:name="_Toc87825390"/>
      <w:r>
        <w:t>6</w:t>
      </w:r>
      <w:r w:rsidR="007205AE">
        <w:t>.1</w:t>
      </w:r>
      <w:r w:rsidR="007E7A88">
        <w:tab/>
        <w:t>General</w:t>
      </w:r>
      <w:bookmarkEnd w:id="65"/>
    </w:p>
    <w:p w14:paraId="4D906618" w14:textId="34C107FB" w:rsidR="00D30FB9" w:rsidRDefault="00D30FB9" w:rsidP="00C57271">
      <w:r>
        <w:t>This clause specifies the API used to provision data collection and reporting in the Data Collection AF.</w:t>
      </w:r>
    </w:p>
    <w:p w14:paraId="5A7F171D" w14:textId="06DB1217" w:rsidR="00942E32" w:rsidRDefault="006B084C" w:rsidP="00924B1A">
      <w:pPr>
        <w:pStyle w:val="Heading2"/>
      </w:pPr>
      <w:bookmarkStart w:id="66" w:name="_Toc87825391"/>
      <w:r>
        <w:t>6</w:t>
      </w:r>
      <w:r w:rsidR="007E7A88">
        <w:t>.2</w:t>
      </w:r>
      <w:r w:rsidR="00703B24">
        <w:tab/>
      </w:r>
      <w:r w:rsidR="004D645F">
        <w:t>Provisioning Sessions</w:t>
      </w:r>
      <w:r>
        <w:t xml:space="preserve"> API</w:t>
      </w:r>
      <w:bookmarkEnd w:id="66"/>
    </w:p>
    <w:p w14:paraId="412621E3" w14:textId="6E79AA40" w:rsidR="00370ED0" w:rsidRDefault="006B084C" w:rsidP="0023029C">
      <w:pPr>
        <w:pStyle w:val="Heading3"/>
      </w:pPr>
      <w:bookmarkStart w:id="67" w:name="_Toc87825392"/>
      <w:r>
        <w:t>6</w:t>
      </w:r>
      <w:r w:rsidR="0023029C">
        <w:t>.2.1</w:t>
      </w:r>
      <w:r w:rsidR="0023029C">
        <w:tab/>
        <w:t>Overview</w:t>
      </w:r>
      <w:bookmarkEnd w:id="67"/>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68" w:name="_Toc87825393"/>
      <w:r>
        <w:lastRenderedPageBreak/>
        <w:t>6</w:t>
      </w:r>
      <w:r w:rsidR="00492E6D">
        <w:t>.2.2</w:t>
      </w:r>
      <w:r w:rsidR="00492E6D">
        <w:tab/>
        <w:t>Resource structure</w:t>
      </w:r>
      <w:bookmarkEnd w:id="68"/>
    </w:p>
    <w:p w14:paraId="55AD4EBF" w14:textId="2896EF89" w:rsidR="00492E6D" w:rsidRDefault="006B084C" w:rsidP="00492E6D">
      <w:pPr>
        <w:pStyle w:val="Heading3"/>
      </w:pPr>
      <w:bookmarkStart w:id="69" w:name="_Toc87825394"/>
      <w:r>
        <w:t>6</w:t>
      </w:r>
      <w:r w:rsidR="00492E6D">
        <w:t>.2.3</w:t>
      </w:r>
      <w:r w:rsidR="00492E6D">
        <w:tab/>
        <w:t xml:space="preserve">Data </w:t>
      </w:r>
      <w:r w:rsidR="000B7FFE">
        <w:t>model</w:t>
      </w:r>
      <w:bookmarkEnd w:id="69"/>
    </w:p>
    <w:p w14:paraId="0845E8E1" w14:textId="7DAD6D48" w:rsidR="001C4B61" w:rsidRDefault="006B084C" w:rsidP="001C4B61">
      <w:pPr>
        <w:pStyle w:val="Heading3"/>
      </w:pPr>
      <w:bookmarkStart w:id="70" w:name="_Toc87825395"/>
      <w:r>
        <w:t>6</w:t>
      </w:r>
      <w:r w:rsidR="00F94E1C">
        <w:t>.2.4</w:t>
      </w:r>
      <w:r w:rsidR="00F94E1C">
        <w:tab/>
        <w:t>Mediation by NEF</w:t>
      </w:r>
      <w:bookmarkEnd w:id="70"/>
    </w:p>
    <w:p w14:paraId="01466FCD" w14:textId="175F908E" w:rsidR="00251755" w:rsidRDefault="0063795E" w:rsidP="0063795E">
      <w:pPr>
        <w:pStyle w:val="Heading2"/>
      </w:pPr>
      <w:bookmarkStart w:id="71" w:name="_Toc87825396"/>
      <w:r>
        <w:t>6.3</w:t>
      </w:r>
      <w:r>
        <w:tab/>
        <w:t>Data Reporting Provisioning API</w:t>
      </w:r>
      <w:bookmarkEnd w:id="71"/>
    </w:p>
    <w:p w14:paraId="483966A3" w14:textId="72778662" w:rsidR="000B7FFE" w:rsidRDefault="000B7FFE" w:rsidP="000B7FFE">
      <w:pPr>
        <w:pStyle w:val="Heading3"/>
      </w:pPr>
      <w:bookmarkStart w:id="72" w:name="_Toc87825397"/>
      <w:r>
        <w:t>6.3.1</w:t>
      </w:r>
      <w:r>
        <w:tab/>
        <w:t>Overview</w:t>
      </w:r>
      <w:bookmarkEnd w:id="72"/>
    </w:p>
    <w:p w14:paraId="6E6B49B8" w14:textId="740185E2" w:rsidR="000B7FFE" w:rsidRDefault="000B7FFE" w:rsidP="000B7FFE">
      <w:pPr>
        <w:pStyle w:val="Heading3"/>
      </w:pPr>
      <w:bookmarkStart w:id="73" w:name="_Toc87825398"/>
      <w:r>
        <w:t>6.3.2</w:t>
      </w:r>
      <w:r>
        <w:tab/>
      </w:r>
      <w:r w:rsidR="003A4CBC">
        <w:t>Resource structure</w:t>
      </w:r>
      <w:bookmarkEnd w:id="73"/>
    </w:p>
    <w:p w14:paraId="797A2A95" w14:textId="15C75252" w:rsidR="000C15C6" w:rsidRDefault="006C3A49" w:rsidP="000C15C6">
      <w:pPr>
        <w:pStyle w:val="Heading3"/>
      </w:pPr>
      <w:bookmarkStart w:id="74" w:name="_Toc87825399"/>
      <w:r>
        <w:t>6.3.3</w:t>
      </w:r>
      <w:r>
        <w:tab/>
        <w:t>Data model</w:t>
      </w:r>
      <w:bookmarkEnd w:id="74"/>
    </w:p>
    <w:p w14:paraId="1AADD667" w14:textId="44B30CED" w:rsidR="006C3A49" w:rsidRPr="006C3A49" w:rsidRDefault="006C3A49" w:rsidP="006C3A49">
      <w:pPr>
        <w:pStyle w:val="Heading3"/>
      </w:pPr>
      <w:bookmarkStart w:id="75" w:name="_Toc87825400"/>
      <w:r>
        <w:t>6.3.4</w:t>
      </w:r>
      <w:r>
        <w:tab/>
        <w:t>Mediation by NEF</w:t>
      </w:r>
      <w:bookmarkEnd w:id="75"/>
    </w:p>
    <w:p w14:paraId="3631AAA4" w14:textId="51F51619" w:rsidR="00D30FB9" w:rsidRDefault="00D30FB9" w:rsidP="00D30FB9">
      <w:pPr>
        <w:pStyle w:val="Heading1"/>
      </w:pPr>
      <w:bookmarkStart w:id="76" w:name="_Toc87825401"/>
      <w:r>
        <w:t>7</w:t>
      </w:r>
      <w:r>
        <w:tab/>
      </w:r>
      <w:proofErr w:type="spellStart"/>
      <w:r>
        <w:t>Ndcaf_</w:t>
      </w:r>
      <w:r w:rsidR="00B83334">
        <w:t>Data</w:t>
      </w:r>
      <w:r>
        <w:t>Reporting</w:t>
      </w:r>
      <w:proofErr w:type="spellEnd"/>
      <w:r>
        <w:t xml:space="preserve"> service</w:t>
      </w:r>
      <w:bookmarkEnd w:id="76"/>
    </w:p>
    <w:p w14:paraId="08A9B738" w14:textId="6ECF1B02" w:rsidR="00D30FB9" w:rsidRDefault="00D30FB9" w:rsidP="00D964EA">
      <w:pPr>
        <w:pStyle w:val="Heading2"/>
      </w:pPr>
      <w:bookmarkStart w:id="77" w:name="_Toc87825402"/>
      <w:r>
        <w:t>7.1</w:t>
      </w:r>
      <w:r>
        <w:tab/>
        <w:t>General</w:t>
      </w:r>
      <w:bookmarkEnd w:id="77"/>
    </w:p>
    <w:p w14:paraId="1A4C1650" w14:textId="2460E1C9"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7447FEAE" w:rsidR="00D964EA" w:rsidRDefault="00D30FB9" w:rsidP="00D964EA">
      <w:pPr>
        <w:pStyle w:val="Heading2"/>
      </w:pPr>
      <w:bookmarkStart w:id="78" w:name="_Toc87825403"/>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78"/>
    </w:p>
    <w:p w14:paraId="65496DB9" w14:textId="4B758BF4" w:rsidR="007D6D45" w:rsidRPr="007D6D45" w:rsidRDefault="00D30FB9" w:rsidP="007D6D45">
      <w:pPr>
        <w:pStyle w:val="Heading3"/>
      </w:pPr>
      <w:bookmarkStart w:id="79" w:name="_Toc87825404"/>
      <w:r>
        <w:t>7</w:t>
      </w:r>
      <w:r w:rsidR="007D6D45">
        <w:t>.2.1</w:t>
      </w:r>
      <w:r w:rsidR="007D6D45">
        <w:tab/>
        <w:t>Overview</w:t>
      </w:r>
      <w:bookmarkEnd w:id="79"/>
    </w:p>
    <w:p w14:paraId="1F458D32" w14:textId="37509911" w:rsidR="00D964EA" w:rsidRDefault="00ED0EE9" w:rsidP="00D964EA">
      <w:r>
        <w:t xml:space="preserve">This clause specifies the </w:t>
      </w:r>
      <w:r w:rsidR="007E784D">
        <w:t>configuration</w:t>
      </w:r>
      <w:r w:rsidR="00F638ED">
        <w:t xml:space="preserve"> API used by a</w:t>
      </w:r>
      <w:r w:rsidR="00E950B7">
        <w:t xml:space="preserve"> Direct </w:t>
      </w:r>
      <w:r w:rsidR="007E784D">
        <w:t>Data Collection Client</w:t>
      </w:r>
      <w:r w:rsidR="00214D06">
        <w:t>,</w:t>
      </w:r>
      <w:r w:rsidR="007E784D">
        <w:t xml:space="preserve"> </w:t>
      </w:r>
      <w:r w:rsidR="00D30FB9">
        <w:t>an Indirect Data Collection Client</w:t>
      </w:r>
      <w:r w:rsidR="00214D06">
        <w:t xml:space="preserve">, or </w:t>
      </w:r>
      <w:r w:rsidR="0043028E">
        <w:t>an Application Server</w:t>
      </w:r>
      <w:r w:rsidR="00D30FB9">
        <w:t xml:space="preserve"> </w:t>
      </w:r>
      <w:r w:rsidR="007E784D">
        <w:t xml:space="preserve">to obtain </w:t>
      </w:r>
      <w:r w:rsidR="002F3D7F">
        <w:t>a</w:t>
      </w:r>
      <w:r w:rsidR="007E784D">
        <w:t xml:space="preserve"> </w:t>
      </w:r>
      <w:r w:rsidR="006C03FA">
        <w:t xml:space="preserve">data collection and reporting </w:t>
      </w:r>
      <w:r w:rsidR="006C03FA" w:rsidRPr="00C44458">
        <w:t>configuration from the Data Collection</w:t>
      </w:r>
      <w:r w:rsidR="00F60F0B">
        <w:t xml:space="preserve"> AF.</w:t>
      </w:r>
    </w:p>
    <w:p w14:paraId="224700F2" w14:textId="2A0CECEE" w:rsidR="007D6D45" w:rsidRDefault="00D30FB9" w:rsidP="007D6D45">
      <w:pPr>
        <w:pStyle w:val="Heading3"/>
      </w:pPr>
      <w:bookmarkStart w:id="80" w:name="_Toc87825405"/>
      <w:r>
        <w:t>7</w:t>
      </w:r>
      <w:r w:rsidR="007D6D45">
        <w:t>.2.2</w:t>
      </w:r>
      <w:r w:rsidR="007D6D45">
        <w:tab/>
        <w:t>Resource structure</w:t>
      </w:r>
      <w:bookmarkEnd w:id="80"/>
    </w:p>
    <w:p w14:paraId="3B526CDD" w14:textId="02FD77FB" w:rsidR="007D6D45" w:rsidRDefault="00D30FB9" w:rsidP="007D6D45">
      <w:pPr>
        <w:pStyle w:val="Heading3"/>
      </w:pPr>
      <w:bookmarkStart w:id="81" w:name="_Toc87825406"/>
      <w:r>
        <w:t>7</w:t>
      </w:r>
      <w:r w:rsidR="007D6D45">
        <w:t>.2.3</w:t>
      </w:r>
      <w:r w:rsidR="007D6D45">
        <w:tab/>
        <w:t>Data Model</w:t>
      </w:r>
      <w:bookmarkEnd w:id="81"/>
    </w:p>
    <w:p w14:paraId="2C15B34A" w14:textId="141D6FCA" w:rsidR="002D0C60" w:rsidRPr="006C3A49" w:rsidRDefault="002D0C60" w:rsidP="002D0C60">
      <w:pPr>
        <w:pStyle w:val="Heading3"/>
      </w:pPr>
      <w:bookmarkStart w:id="82" w:name="_Toc87825407"/>
      <w:r>
        <w:t>7.2.4</w:t>
      </w:r>
      <w:r>
        <w:tab/>
        <w:t>Mediation by NEF</w:t>
      </w:r>
      <w:bookmarkEnd w:id="82"/>
    </w:p>
    <w:p w14:paraId="50F08990" w14:textId="77777777" w:rsidR="002D0C60" w:rsidRPr="002D0C60" w:rsidRDefault="002D0C60" w:rsidP="004743FB"/>
    <w:p w14:paraId="55307866" w14:textId="270FD26D" w:rsidR="00162E80" w:rsidRDefault="00D30FB9" w:rsidP="000060BD">
      <w:pPr>
        <w:pStyle w:val="Heading2"/>
      </w:pPr>
      <w:bookmarkStart w:id="83" w:name="_Toc87825408"/>
      <w:r>
        <w:t>7</w:t>
      </w:r>
      <w:r w:rsidR="00FD3141">
        <w:t>.</w:t>
      </w:r>
      <w:r w:rsidR="007D6D45">
        <w:t>3</w:t>
      </w:r>
      <w:r w:rsidR="00FD3141">
        <w:tab/>
      </w:r>
      <w:r w:rsidR="006E3D41">
        <w:t>D</w:t>
      </w:r>
      <w:r w:rsidR="00ED497A">
        <w:t xml:space="preserve">ata </w:t>
      </w:r>
      <w:r w:rsidR="004E24F6">
        <w:t xml:space="preserve">Reporting </w:t>
      </w:r>
      <w:r w:rsidR="006E3D41">
        <w:t>API</w:t>
      </w:r>
      <w:bookmarkEnd w:id="83"/>
    </w:p>
    <w:p w14:paraId="215DFEEA" w14:textId="0876E6E2" w:rsidR="007D6D45" w:rsidRPr="007D6D45" w:rsidRDefault="00D30FB9" w:rsidP="007D6D45">
      <w:pPr>
        <w:pStyle w:val="Heading3"/>
      </w:pPr>
      <w:bookmarkStart w:id="84" w:name="_Toc87825409"/>
      <w:r>
        <w:t>7</w:t>
      </w:r>
      <w:r w:rsidR="007D6D45">
        <w:t>.3.1</w:t>
      </w:r>
      <w:r w:rsidR="007D6D45">
        <w:tab/>
      </w:r>
      <w:r w:rsidR="00A93060">
        <w:t>Overview</w:t>
      </w:r>
      <w:bookmarkEnd w:id="84"/>
    </w:p>
    <w:p w14:paraId="66C84FF3" w14:textId="02495D85" w:rsidR="00A702FF" w:rsidRDefault="00A702FF" w:rsidP="00D7018C">
      <w:r>
        <w:t xml:space="preserve">This clause specifies the </w:t>
      </w:r>
      <w:r w:rsidR="00A93060">
        <w:t xml:space="preserve">reporting API </w:t>
      </w:r>
      <w:r w:rsidR="00DD229E">
        <w:t xml:space="preserve">used by </w:t>
      </w:r>
      <w:r w:rsidR="003D1192">
        <w:t xml:space="preserve">a </w:t>
      </w:r>
      <w:r w:rsidR="00DD229E">
        <w:t>Direct Data Collection Client</w:t>
      </w:r>
      <w:r w:rsidR="008F204A">
        <w:t>,</w:t>
      </w:r>
      <w:r w:rsidR="00DD229E">
        <w:t xml:space="preserve"> </w:t>
      </w:r>
      <w:r w:rsidR="003D1192">
        <w:t>an</w:t>
      </w:r>
      <w:r w:rsidR="00D30FB9">
        <w:t xml:space="preserve"> Indirect Data Collection Client</w:t>
      </w:r>
      <w:r w:rsidR="0097485E">
        <w:t xml:space="preserve">, </w:t>
      </w:r>
      <w:r w:rsidR="00127503">
        <w:t>or</w:t>
      </w:r>
      <w:r w:rsidR="0097485E">
        <w:t xml:space="preserve"> </w:t>
      </w:r>
      <w:r w:rsidR="003D1192">
        <w:t>an</w:t>
      </w:r>
      <w:r w:rsidR="0097485E">
        <w:t xml:space="preserve"> Application Server</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53956433" w:rsidR="002C1AB8" w:rsidRDefault="007E0775" w:rsidP="002C1AB8">
      <w:pPr>
        <w:pStyle w:val="Heading3"/>
      </w:pPr>
      <w:bookmarkStart w:id="85" w:name="_Toc87825410"/>
      <w:r>
        <w:lastRenderedPageBreak/>
        <w:t>7</w:t>
      </w:r>
      <w:r w:rsidR="002C1AB8">
        <w:t>.3.2</w:t>
      </w:r>
      <w:r w:rsidR="002C1AB8">
        <w:tab/>
        <w:t>Resource structure</w:t>
      </w:r>
      <w:bookmarkEnd w:id="85"/>
    </w:p>
    <w:p w14:paraId="48A96DDE" w14:textId="6CBA782A" w:rsidR="002C1AB8" w:rsidRDefault="007E0775" w:rsidP="002C1AB8">
      <w:pPr>
        <w:pStyle w:val="Heading3"/>
      </w:pPr>
      <w:bookmarkStart w:id="86" w:name="_Toc87825411"/>
      <w:r>
        <w:t>7</w:t>
      </w:r>
      <w:r w:rsidR="002C1AB8">
        <w:t>.3.3</w:t>
      </w:r>
      <w:r w:rsidR="002C1AB8">
        <w:tab/>
        <w:t>Data Model</w:t>
      </w:r>
      <w:bookmarkEnd w:id="86"/>
    </w:p>
    <w:p w14:paraId="0EA0932C" w14:textId="4391F5F3" w:rsidR="002D0C60" w:rsidRPr="006C3A49" w:rsidRDefault="002D0C60" w:rsidP="002D0C60">
      <w:pPr>
        <w:pStyle w:val="Heading3"/>
      </w:pPr>
      <w:bookmarkStart w:id="87" w:name="_Toc87825412"/>
      <w:r>
        <w:t>7.3.4</w:t>
      </w:r>
      <w:r>
        <w:tab/>
        <w:t>Mediation by NEF</w:t>
      </w:r>
      <w:bookmarkEnd w:id="87"/>
    </w:p>
    <w:p w14:paraId="48A0CD0E" w14:textId="77777777" w:rsidR="002D0C60" w:rsidRPr="002D0C60" w:rsidRDefault="002D0C60" w:rsidP="000266C9"/>
    <w:p w14:paraId="28E5189F" w14:textId="38F0F64B" w:rsidR="00D101EF" w:rsidRDefault="007E0775" w:rsidP="00D101EF">
      <w:pPr>
        <w:pStyle w:val="Heading1"/>
      </w:pPr>
      <w:bookmarkStart w:id="88" w:name="_Toc87825413"/>
      <w:r>
        <w:t>8</w:t>
      </w:r>
      <w:r w:rsidR="00D101EF" w:rsidRPr="004D3578">
        <w:tab/>
      </w:r>
      <w:r w:rsidR="00D30FB9">
        <w:t>Client</w:t>
      </w:r>
      <w:r w:rsidR="00210F3C">
        <w:t xml:space="preserve"> </w:t>
      </w:r>
      <w:r w:rsidR="002C1AB8">
        <w:t>API</w:t>
      </w:r>
      <w:bookmarkEnd w:id="88"/>
    </w:p>
    <w:p w14:paraId="7FEA4B24" w14:textId="0F2563EE" w:rsidR="002C1AB8" w:rsidRPr="002C1AB8" w:rsidRDefault="007E0775" w:rsidP="002C1AB8">
      <w:pPr>
        <w:pStyle w:val="Heading2"/>
      </w:pPr>
      <w:bookmarkStart w:id="89" w:name="_Toc87825414"/>
      <w:r>
        <w:t>8</w:t>
      </w:r>
      <w:r w:rsidR="00C76334">
        <w:t>.1</w:t>
      </w:r>
      <w:r w:rsidR="00C76334">
        <w:tab/>
        <w:t>General</w:t>
      </w:r>
      <w:bookmarkEnd w:id="89"/>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90" w:name="_Toc87825415"/>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90"/>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91" w:name="_Toc87825416"/>
      <w:r w:rsidRPr="004D3578">
        <w:lastRenderedPageBreak/>
        <w:t>Annex &lt;A&gt; (normative):</w:t>
      </w:r>
      <w:r w:rsidRPr="004D3578">
        <w:br/>
      </w:r>
      <w:proofErr w:type="spellStart"/>
      <w:r w:rsidR="00276E16">
        <w:t>OpenAPI</w:t>
      </w:r>
      <w:proofErr w:type="spellEnd"/>
      <w:r w:rsidR="00276E16">
        <w:t xml:space="preserve"> representation </w:t>
      </w:r>
      <w:r w:rsidR="00A91D42">
        <w:t xml:space="preserve">of </w:t>
      </w:r>
      <w:r w:rsidR="00951283">
        <w:t xml:space="preserve">REST </w:t>
      </w:r>
      <w:r w:rsidR="00A91D42">
        <w:t xml:space="preserve">APIs for </w:t>
      </w:r>
      <w:r w:rsidR="00951283">
        <w:t>data collection and reportin</w:t>
      </w:r>
      <w:r w:rsidR="00A91D42">
        <w:t>g</w:t>
      </w:r>
      <w:bookmarkEnd w:id="91"/>
    </w:p>
    <w:p w14:paraId="0BDDC068" w14:textId="6FD26B60" w:rsidR="00F5362E" w:rsidRDefault="001B2EB9" w:rsidP="00F5362E">
      <w:pPr>
        <w:pStyle w:val="Heading1"/>
      </w:pPr>
      <w:bookmarkStart w:id="92" w:name="_Toc28013568"/>
      <w:bookmarkStart w:id="93" w:name="_Toc36040406"/>
      <w:bookmarkStart w:id="94" w:name="_Toc68899741"/>
      <w:bookmarkStart w:id="95" w:name="_Toc71214492"/>
      <w:bookmarkStart w:id="96" w:name="_Toc71722166"/>
      <w:bookmarkStart w:id="97" w:name="_Toc74859218"/>
      <w:bookmarkStart w:id="98" w:name="_Toc74917347"/>
      <w:bookmarkStart w:id="99" w:name="_Toc87825417"/>
      <w:r>
        <w:t>A</w:t>
      </w:r>
      <w:r w:rsidR="00F5362E">
        <w:t>.1</w:t>
      </w:r>
      <w:r w:rsidR="00F5362E">
        <w:tab/>
        <w:t>General</w:t>
      </w:r>
      <w:bookmarkEnd w:id="92"/>
      <w:bookmarkEnd w:id="93"/>
      <w:bookmarkEnd w:id="94"/>
      <w:bookmarkEnd w:id="95"/>
      <w:bookmarkEnd w:id="96"/>
      <w:bookmarkEnd w:id="97"/>
      <w:bookmarkEnd w:id="98"/>
      <w:bookmarkEnd w:id="99"/>
    </w:p>
    <w:p w14:paraId="2F8D333A" w14:textId="03DB7874" w:rsidR="00600B4A" w:rsidRDefault="00600B4A" w:rsidP="00600B4A">
      <w:pPr>
        <w:rPr>
          <w:noProof/>
        </w:rPr>
      </w:pPr>
      <w:r>
        <w:rPr>
          <w:noProof/>
        </w:rPr>
        <w:t>This annex is based on the OpenAPI 3.0.0 specification [</w:t>
      </w:r>
      <w:r w:rsidR="00563649">
        <w:rPr>
          <w:noProof/>
        </w:rPr>
        <w:t>8</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r w:rsidR="00396585">
        <w:t>.</w:t>
      </w:r>
    </w:p>
    <w:p w14:paraId="328A3262" w14:textId="77777777" w:rsidR="00080512" w:rsidRPr="004D3578" w:rsidRDefault="007429F6">
      <w:pPr>
        <w:pStyle w:val="Heading8"/>
      </w:pPr>
      <w:r>
        <w:br w:type="page"/>
      </w:r>
      <w:bookmarkStart w:id="100" w:name="_Toc8782541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00"/>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101" w:name="_Toc87825419"/>
      <w:r w:rsidRPr="004D3578">
        <w:t>B.1</w:t>
      </w:r>
      <w:r w:rsidRPr="004D3578">
        <w:tab/>
        <w:t>Heading levels in an annex</w:t>
      </w:r>
      <w:bookmarkEnd w:id="101"/>
    </w:p>
    <w:p w14:paraId="16BAA4B3"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102" w:name="_Toc87825420"/>
      <w:r w:rsidR="00080512" w:rsidRPr="004D3578">
        <w:lastRenderedPageBreak/>
        <w:t>Annex &lt;X&gt; (informative):</w:t>
      </w:r>
      <w:r w:rsidR="00080512" w:rsidRPr="004D3578">
        <w:br/>
        <w:t>Change history</w:t>
      </w:r>
      <w:bookmarkStart w:id="103" w:name="historyclause"/>
      <w:bookmarkEnd w:id="102"/>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ED7E0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D7E0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ED7E04">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00FB38EF" w:rsidR="005E3F34" w:rsidRPr="006B0D02" w:rsidRDefault="005E3F34" w:rsidP="005E3F34">
            <w:pPr>
              <w:pStyle w:val="TAL"/>
              <w:rPr>
                <w:sz w:val="16"/>
                <w:szCs w:val="16"/>
              </w:rPr>
            </w:pP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ED7E04" w:rsidRPr="006B0D02" w14:paraId="7111DD00" w14:textId="77777777" w:rsidTr="00ED7E04">
        <w:tc>
          <w:tcPr>
            <w:tcW w:w="800" w:type="dxa"/>
            <w:shd w:val="solid" w:color="FFFFFF" w:fill="auto"/>
          </w:tcPr>
          <w:p w14:paraId="671CDF74" w14:textId="2AC64074" w:rsidR="00ED7E04" w:rsidRDefault="00ED7E04" w:rsidP="00ED7E04">
            <w:pPr>
              <w:pStyle w:val="TAC"/>
              <w:rPr>
                <w:sz w:val="16"/>
                <w:szCs w:val="16"/>
              </w:rPr>
            </w:pPr>
            <w:r>
              <w:rPr>
                <w:sz w:val="16"/>
                <w:szCs w:val="16"/>
              </w:rPr>
              <w:t>2021-11</w:t>
            </w:r>
          </w:p>
        </w:tc>
        <w:tc>
          <w:tcPr>
            <w:tcW w:w="910" w:type="dxa"/>
            <w:shd w:val="solid" w:color="FFFFFF" w:fill="auto"/>
          </w:tcPr>
          <w:p w14:paraId="59B55083" w14:textId="12A36820" w:rsidR="00ED7E04" w:rsidRDefault="00ED7E04" w:rsidP="00ED7E04">
            <w:pPr>
              <w:pStyle w:val="TAC"/>
              <w:rPr>
                <w:sz w:val="16"/>
                <w:szCs w:val="16"/>
              </w:rPr>
            </w:pPr>
            <w:r>
              <w:rPr>
                <w:sz w:val="16"/>
                <w:szCs w:val="16"/>
              </w:rPr>
              <w:t>SA4#116-e</w:t>
            </w:r>
          </w:p>
        </w:tc>
        <w:tc>
          <w:tcPr>
            <w:tcW w:w="984" w:type="dxa"/>
            <w:shd w:val="solid" w:color="FFFFFF" w:fill="auto"/>
          </w:tcPr>
          <w:p w14:paraId="1BDE9699" w14:textId="21DE6021" w:rsidR="00ED7E04" w:rsidRDefault="00ED7E04" w:rsidP="00ED7E04">
            <w:pPr>
              <w:pStyle w:val="TAC"/>
              <w:rPr>
                <w:sz w:val="16"/>
                <w:szCs w:val="16"/>
              </w:rPr>
            </w:pPr>
            <w:r>
              <w:rPr>
                <w:sz w:val="16"/>
                <w:szCs w:val="16"/>
              </w:rPr>
              <w:t>S4-211594</w:t>
            </w:r>
          </w:p>
        </w:tc>
        <w:tc>
          <w:tcPr>
            <w:tcW w:w="425" w:type="dxa"/>
            <w:shd w:val="solid" w:color="FFFFFF" w:fill="auto"/>
          </w:tcPr>
          <w:p w14:paraId="4544195D" w14:textId="77777777" w:rsidR="00ED7E04" w:rsidRPr="006B0D02" w:rsidRDefault="00ED7E04" w:rsidP="00ED7E04">
            <w:pPr>
              <w:pStyle w:val="TAL"/>
              <w:rPr>
                <w:sz w:val="16"/>
                <w:szCs w:val="16"/>
              </w:rPr>
            </w:pPr>
          </w:p>
        </w:tc>
        <w:tc>
          <w:tcPr>
            <w:tcW w:w="425" w:type="dxa"/>
            <w:shd w:val="solid" w:color="FFFFFF" w:fill="auto"/>
          </w:tcPr>
          <w:p w14:paraId="608DDDF3" w14:textId="77777777" w:rsidR="00ED7E04" w:rsidRPr="006B0D02" w:rsidRDefault="00ED7E04" w:rsidP="00ED7E04">
            <w:pPr>
              <w:pStyle w:val="TAR"/>
              <w:rPr>
                <w:sz w:val="16"/>
                <w:szCs w:val="16"/>
              </w:rPr>
            </w:pPr>
          </w:p>
        </w:tc>
        <w:tc>
          <w:tcPr>
            <w:tcW w:w="425" w:type="dxa"/>
            <w:shd w:val="solid" w:color="FFFFFF" w:fill="auto"/>
          </w:tcPr>
          <w:p w14:paraId="3D8892F6" w14:textId="77777777" w:rsidR="00ED7E04" w:rsidRPr="006B0D02" w:rsidRDefault="00ED7E04" w:rsidP="00ED7E04">
            <w:pPr>
              <w:pStyle w:val="TAC"/>
              <w:rPr>
                <w:sz w:val="16"/>
                <w:szCs w:val="16"/>
              </w:rPr>
            </w:pPr>
          </w:p>
        </w:tc>
        <w:tc>
          <w:tcPr>
            <w:tcW w:w="4962" w:type="dxa"/>
            <w:shd w:val="solid" w:color="FFFFFF" w:fill="auto"/>
          </w:tcPr>
          <w:p w14:paraId="3B7ABF7C" w14:textId="6B1A96EC" w:rsidR="00ED7E04" w:rsidRPr="006B0D02" w:rsidRDefault="00ED7E04" w:rsidP="00ED7E04">
            <w:pPr>
              <w:pStyle w:val="TAL"/>
              <w:rPr>
                <w:sz w:val="16"/>
                <w:szCs w:val="16"/>
              </w:rPr>
            </w:pPr>
            <w:r>
              <w:rPr>
                <w:sz w:val="16"/>
                <w:szCs w:val="16"/>
              </w:rPr>
              <w:t>Modifications and corrections to previous document outline and added text under clause 4.2.3</w:t>
            </w:r>
          </w:p>
        </w:tc>
        <w:tc>
          <w:tcPr>
            <w:tcW w:w="708" w:type="dxa"/>
            <w:shd w:val="solid" w:color="FFFFFF" w:fill="auto"/>
          </w:tcPr>
          <w:p w14:paraId="6F10C2E6" w14:textId="761CB9C4" w:rsidR="00ED7E04" w:rsidRDefault="00ED7E04" w:rsidP="00ED7E04">
            <w:pPr>
              <w:pStyle w:val="TAC"/>
              <w:rPr>
                <w:sz w:val="16"/>
                <w:szCs w:val="16"/>
              </w:rPr>
            </w:pPr>
            <w:r>
              <w:rPr>
                <w:sz w:val="16"/>
                <w:szCs w:val="16"/>
              </w:rPr>
              <w:t>0.2.0</w:t>
            </w: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D3FAF" w14:textId="77777777" w:rsidR="00283C68" w:rsidRDefault="00283C68">
      <w:r>
        <w:separator/>
      </w:r>
    </w:p>
  </w:endnote>
  <w:endnote w:type="continuationSeparator" w:id="0">
    <w:p w14:paraId="1ABEF41F" w14:textId="77777777" w:rsidR="00283C68" w:rsidRDefault="0028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1D54F" w14:textId="77777777" w:rsidR="00283C68" w:rsidRDefault="00283C68">
      <w:r>
        <w:separator/>
      </w:r>
    </w:p>
  </w:footnote>
  <w:footnote w:type="continuationSeparator" w:id="0">
    <w:p w14:paraId="6BD0C390" w14:textId="77777777" w:rsidR="00283C68" w:rsidRDefault="0028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93A3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E04">
      <w:rPr>
        <w:rFonts w:ascii="Arial" w:hAnsi="Arial" w:cs="Arial"/>
        <w:b/>
        <w:noProof/>
        <w:sz w:val="18"/>
        <w:szCs w:val="18"/>
      </w:rPr>
      <w:t>3GPP TS 26.532 V0.2.0 (2021-11)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47F7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E0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4B7"/>
    <w:rsid w:val="00003F1A"/>
    <w:rsid w:val="00004ADD"/>
    <w:rsid w:val="000057A4"/>
    <w:rsid w:val="000060BD"/>
    <w:rsid w:val="000104EF"/>
    <w:rsid w:val="00011DC7"/>
    <w:rsid w:val="00012D0A"/>
    <w:rsid w:val="000167BC"/>
    <w:rsid w:val="00021742"/>
    <w:rsid w:val="00022613"/>
    <w:rsid w:val="00023225"/>
    <w:rsid w:val="000266C9"/>
    <w:rsid w:val="000268FF"/>
    <w:rsid w:val="000309EB"/>
    <w:rsid w:val="00032486"/>
    <w:rsid w:val="00033397"/>
    <w:rsid w:val="00033C85"/>
    <w:rsid w:val="0003410C"/>
    <w:rsid w:val="00035DA9"/>
    <w:rsid w:val="0003669E"/>
    <w:rsid w:val="0003686A"/>
    <w:rsid w:val="00037236"/>
    <w:rsid w:val="00037B61"/>
    <w:rsid w:val="00037D3F"/>
    <w:rsid w:val="00040095"/>
    <w:rsid w:val="00040F98"/>
    <w:rsid w:val="00042662"/>
    <w:rsid w:val="00042A49"/>
    <w:rsid w:val="00042ACB"/>
    <w:rsid w:val="0004358E"/>
    <w:rsid w:val="000447BA"/>
    <w:rsid w:val="000455AB"/>
    <w:rsid w:val="000465FD"/>
    <w:rsid w:val="00047593"/>
    <w:rsid w:val="00050C13"/>
    <w:rsid w:val="00051834"/>
    <w:rsid w:val="00052682"/>
    <w:rsid w:val="00052825"/>
    <w:rsid w:val="0005316D"/>
    <w:rsid w:val="00054A22"/>
    <w:rsid w:val="00055569"/>
    <w:rsid w:val="00057D7B"/>
    <w:rsid w:val="00061000"/>
    <w:rsid w:val="00062023"/>
    <w:rsid w:val="000628FD"/>
    <w:rsid w:val="00063A1B"/>
    <w:rsid w:val="00064D61"/>
    <w:rsid w:val="000655A6"/>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922"/>
    <w:rsid w:val="000A7D06"/>
    <w:rsid w:val="000B04FE"/>
    <w:rsid w:val="000B1CA8"/>
    <w:rsid w:val="000B201A"/>
    <w:rsid w:val="000B320C"/>
    <w:rsid w:val="000B5018"/>
    <w:rsid w:val="000B5087"/>
    <w:rsid w:val="000B7FFE"/>
    <w:rsid w:val="000C0724"/>
    <w:rsid w:val="000C15C6"/>
    <w:rsid w:val="000C455C"/>
    <w:rsid w:val="000C47C3"/>
    <w:rsid w:val="000D10B2"/>
    <w:rsid w:val="000D1466"/>
    <w:rsid w:val="000D2432"/>
    <w:rsid w:val="000D58AB"/>
    <w:rsid w:val="000D7232"/>
    <w:rsid w:val="000E5425"/>
    <w:rsid w:val="000E6898"/>
    <w:rsid w:val="000E71CC"/>
    <w:rsid w:val="000F687B"/>
    <w:rsid w:val="000F6B90"/>
    <w:rsid w:val="0010072F"/>
    <w:rsid w:val="00103ED2"/>
    <w:rsid w:val="00113A48"/>
    <w:rsid w:val="001148EF"/>
    <w:rsid w:val="0011494C"/>
    <w:rsid w:val="00115A84"/>
    <w:rsid w:val="001209B9"/>
    <w:rsid w:val="00122A69"/>
    <w:rsid w:val="00123FD8"/>
    <w:rsid w:val="00124BB4"/>
    <w:rsid w:val="00124C0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58D9"/>
    <w:rsid w:val="00160FB8"/>
    <w:rsid w:val="00162E80"/>
    <w:rsid w:val="00164230"/>
    <w:rsid w:val="0016520F"/>
    <w:rsid w:val="00166AE8"/>
    <w:rsid w:val="00173BC6"/>
    <w:rsid w:val="00173ED6"/>
    <w:rsid w:val="00176313"/>
    <w:rsid w:val="00182ADC"/>
    <w:rsid w:val="00183711"/>
    <w:rsid w:val="001840B8"/>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34EA"/>
    <w:rsid w:val="001B615F"/>
    <w:rsid w:val="001B6637"/>
    <w:rsid w:val="001C02A1"/>
    <w:rsid w:val="001C1AA6"/>
    <w:rsid w:val="001C21C3"/>
    <w:rsid w:val="001C38BE"/>
    <w:rsid w:val="001C4B61"/>
    <w:rsid w:val="001C4FB1"/>
    <w:rsid w:val="001D02C2"/>
    <w:rsid w:val="001D3A74"/>
    <w:rsid w:val="001D5BDB"/>
    <w:rsid w:val="001D6BB0"/>
    <w:rsid w:val="001E0256"/>
    <w:rsid w:val="001E2C4B"/>
    <w:rsid w:val="001F0C1D"/>
    <w:rsid w:val="001F1132"/>
    <w:rsid w:val="001F168B"/>
    <w:rsid w:val="001F1BFD"/>
    <w:rsid w:val="00201C82"/>
    <w:rsid w:val="00210F3C"/>
    <w:rsid w:val="0021145A"/>
    <w:rsid w:val="0021236D"/>
    <w:rsid w:val="00212A3B"/>
    <w:rsid w:val="00214CD1"/>
    <w:rsid w:val="00214D06"/>
    <w:rsid w:val="00215DD9"/>
    <w:rsid w:val="00221ACB"/>
    <w:rsid w:val="002223D8"/>
    <w:rsid w:val="00225738"/>
    <w:rsid w:val="0023029C"/>
    <w:rsid w:val="00230591"/>
    <w:rsid w:val="002347A2"/>
    <w:rsid w:val="00242906"/>
    <w:rsid w:val="0024461C"/>
    <w:rsid w:val="00246412"/>
    <w:rsid w:val="00250CE5"/>
    <w:rsid w:val="00251755"/>
    <w:rsid w:val="0026061B"/>
    <w:rsid w:val="0026314D"/>
    <w:rsid w:val="00263567"/>
    <w:rsid w:val="00263F47"/>
    <w:rsid w:val="002668E2"/>
    <w:rsid w:val="002675F0"/>
    <w:rsid w:val="00270A32"/>
    <w:rsid w:val="00270A73"/>
    <w:rsid w:val="002760EE"/>
    <w:rsid w:val="002762C4"/>
    <w:rsid w:val="002763E4"/>
    <w:rsid w:val="0027673D"/>
    <w:rsid w:val="00276C82"/>
    <w:rsid w:val="00276E16"/>
    <w:rsid w:val="00283C68"/>
    <w:rsid w:val="00284308"/>
    <w:rsid w:val="002867BC"/>
    <w:rsid w:val="00291AA9"/>
    <w:rsid w:val="00292D20"/>
    <w:rsid w:val="00293C5E"/>
    <w:rsid w:val="00295A41"/>
    <w:rsid w:val="00296A31"/>
    <w:rsid w:val="00296D72"/>
    <w:rsid w:val="002970D0"/>
    <w:rsid w:val="002A6C27"/>
    <w:rsid w:val="002B456F"/>
    <w:rsid w:val="002B4E35"/>
    <w:rsid w:val="002B6339"/>
    <w:rsid w:val="002B6407"/>
    <w:rsid w:val="002C130E"/>
    <w:rsid w:val="002C1AB8"/>
    <w:rsid w:val="002C5D4B"/>
    <w:rsid w:val="002C74CA"/>
    <w:rsid w:val="002D0C60"/>
    <w:rsid w:val="002D163E"/>
    <w:rsid w:val="002D60E9"/>
    <w:rsid w:val="002E00EE"/>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221"/>
    <w:rsid w:val="003172DC"/>
    <w:rsid w:val="003178A4"/>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462D"/>
    <w:rsid w:val="00355F10"/>
    <w:rsid w:val="00356145"/>
    <w:rsid w:val="00356555"/>
    <w:rsid w:val="00356E5B"/>
    <w:rsid w:val="0036043E"/>
    <w:rsid w:val="00360897"/>
    <w:rsid w:val="0036267F"/>
    <w:rsid w:val="00370ED0"/>
    <w:rsid w:val="00372A15"/>
    <w:rsid w:val="00374147"/>
    <w:rsid w:val="00376025"/>
    <w:rsid w:val="003765B8"/>
    <w:rsid w:val="003834D9"/>
    <w:rsid w:val="00385FF5"/>
    <w:rsid w:val="0039088D"/>
    <w:rsid w:val="00393985"/>
    <w:rsid w:val="00393D6A"/>
    <w:rsid w:val="0039406B"/>
    <w:rsid w:val="00395AA2"/>
    <w:rsid w:val="00396585"/>
    <w:rsid w:val="003977F1"/>
    <w:rsid w:val="003A025E"/>
    <w:rsid w:val="003A2033"/>
    <w:rsid w:val="003A2C6B"/>
    <w:rsid w:val="003A4CBC"/>
    <w:rsid w:val="003A4FCA"/>
    <w:rsid w:val="003A5531"/>
    <w:rsid w:val="003A5678"/>
    <w:rsid w:val="003B0C25"/>
    <w:rsid w:val="003B2937"/>
    <w:rsid w:val="003B45D3"/>
    <w:rsid w:val="003C3971"/>
    <w:rsid w:val="003C3FB9"/>
    <w:rsid w:val="003C52B1"/>
    <w:rsid w:val="003D1192"/>
    <w:rsid w:val="003D5398"/>
    <w:rsid w:val="003D649E"/>
    <w:rsid w:val="003E5AE9"/>
    <w:rsid w:val="003E6F58"/>
    <w:rsid w:val="003E7F09"/>
    <w:rsid w:val="003F0AA6"/>
    <w:rsid w:val="003F29A8"/>
    <w:rsid w:val="003F2B4E"/>
    <w:rsid w:val="003F4C3E"/>
    <w:rsid w:val="0040013C"/>
    <w:rsid w:val="00406AAE"/>
    <w:rsid w:val="00406B5B"/>
    <w:rsid w:val="00406CFF"/>
    <w:rsid w:val="00412466"/>
    <w:rsid w:val="00412E4F"/>
    <w:rsid w:val="00417221"/>
    <w:rsid w:val="0042028D"/>
    <w:rsid w:val="004229D4"/>
    <w:rsid w:val="00423334"/>
    <w:rsid w:val="0042442C"/>
    <w:rsid w:val="004266D8"/>
    <w:rsid w:val="00426813"/>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43FB"/>
    <w:rsid w:val="0047524A"/>
    <w:rsid w:val="004764AB"/>
    <w:rsid w:val="00482409"/>
    <w:rsid w:val="00483790"/>
    <w:rsid w:val="00485FA8"/>
    <w:rsid w:val="00486364"/>
    <w:rsid w:val="004866B5"/>
    <w:rsid w:val="00491DFF"/>
    <w:rsid w:val="00492E6D"/>
    <w:rsid w:val="00494D11"/>
    <w:rsid w:val="0049751D"/>
    <w:rsid w:val="004A144D"/>
    <w:rsid w:val="004A381A"/>
    <w:rsid w:val="004A7E86"/>
    <w:rsid w:val="004B0C80"/>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988"/>
    <w:rsid w:val="004F319F"/>
    <w:rsid w:val="004F3340"/>
    <w:rsid w:val="004F46F8"/>
    <w:rsid w:val="004F4F0F"/>
    <w:rsid w:val="004F509F"/>
    <w:rsid w:val="004F6762"/>
    <w:rsid w:val="00507C1B"/>
    <w:rsid w:val="0051032A"/>
    <w:rsid w:val="0051409F"/>
    <w:rsid w:val="00531E44"/>
    <w:rsid w:val="0053388B"/>
    <w:rsid w:val="00535773"/>
    <w:rsid w:val="0054219B"/>
    <w:rsid w:val="00543A96"/>
    <w:rsid w:val="00543E6C"/>
    <w:rsid w:val="005446A2"/>
    <w:rsid w:val="00547180"/>
    <w:rsid w:val="005510EE"/>
    <w:rsid w:val="005511E0"/>
    <w:rsid w:val="00553F6D"/>
    <w:rsid w:val="00556909"/>
    <w:rsid w:val="00556D70"/>
    <w:rsid w:val="00556E80"/>
    <w:rsid w:val="0056170A"/>
    <w:rsid w:val="00563649"/>
    <w:rsid w:val="00565087"/>
    <w:rsid w:val="0056632F"/>
    <w:rsid w:val="00567C99"/>
    <w:rsid w:val="005708EF"/>
    <w:rsid w:val="00571067"/>
    <w:rsid w:val="00573F9F"/>
    <w:rsid w:val="00576310"/>
    <w:rsid w:val="0057699F"/>
    <w:rsid w:val="005802CB"/>
    <w:rsid w:val="005838F0"/>
    <w:rsid w:val="005857DA"/>
    <w:rsid w:val="00586A5D"/>
    <w:rsid w:val="00590503"/>
    <w:rsid w:val="00590603"/>
    <w:rsid w:val="005906CB"/>
    <w:rsid w:val="00591A9B"/>
    <w:rsid w:val="00592A2A"/>
    <w:rsid w:val="00595F56"/>
    <w:rsid w:val="00597B11"/>
    <w:rsid w:val="005A0A64"/>
    <w:rsid w:val="005A113F"/>
    <w:rsid w:val="005A47D5"/>
    <w:rsid w:val="005A7BFA"/>
    <w:rsid w:val="005B09D4"/>
    <w:rsid w:val="005B2ED6"/>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5982"/>
    <w:rsid w:val="005F082E"/>
    <w:rsid w:val="005F1356"/>
    <w:rsid w:val="005F1973"/>
    <w:rsid w:val="005F4E31"/>
    <w:rsid w:val="005F5AC4"/>
    <w:rsid w:val="005F67BE"/>
    <w:rsid w:val="005F788A"/>
    <w:rsid w:val="005F7F5D"/>
    <w:rsid w:val="006001A8"/>
    <w:rsid w:val="00600B4A"/>
    <w:rsid w:val="00602AEA"/>
    <w:rsid w:val="00612D02"/>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650C"/>
    <w:rsid w:val="00647114"/>
    <w:rsid w:val="00651264"/>
    <w:rsid w:val="00652F62"/>
    <w:rsid w:val="0065366C"/>
    <w:rsid w:val="0065368B"/>
    <w:rsid w:val="006577A2"/>
    <w:rsid w:val="00664226"/>
    <w:rsid w:val="00664CF6"/>
    <w:rsid w:val="00664DA9"/>
    <w:rsid w:val="00666217"/>
    <w:rsid w:val="006668DD"/>
    <w:rsid w:val="006679B4"/>
    <w:rsid w:val="00671FED"/>
    <w:rsid w:val="0067223B"/>
    <w:rsid w:val="00672D26"/>
    <w:rsid w:val="00673712"/>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84C"/>
    <w:rsid w:val="006B30D0"/>
    <w:rsid w:val="006B5208"/>
    <w:rsid w:val="006B5765"/>
    <w:rsid w:val="006B5FA3"/>
    <w:rsid w:val="006B6B51"/>
    <w:rsid w:val="006B7F99"/>
    <w:rsid w:val="006C03FA"/>
    <w:rsid w:val="006C26FE"/>
    <w:rsid w:val="006C3A49"/>
    <w:rsid w:val="006C3D95"/>
    <w:rsid w:val="006C6671"/>
    <w:rsid w:val="006C6F6C"/>
    <w:rsid w:val="006C74A1"/>
    <w:rsid w:val="006C7992"/>
    <w:rsid w:val="006D11D1"/>
    <w:rsid w:val="006D4DB2"/>
    <w:rsid w:val="006D5ABE"/>
    <w:rsid w:val="006D66F9"/>
    <w:rsid w:val="006E0B19"/>
    <w:rsid w:val="006E3D41"/>
    <w:rsid w:val="006E5C86"/>
    <w:rsid w:val="006F53E5"/>
    <w:rsid w:val="006F6B91"/>
    <w:rsid w:val="006F7215"/>
    <w:rsid w:val="006F73B7"/>
    <w:rsid w:val="00701116"/>
    <w:rsid w:val="00703B24"/>
    <w:rsid w:val="007109F0"/>
    <w:rsid w:val="0071174C"/>
    <w:rsid w:val="00711ACA"/>
    <w:rsid w:val="00711C6D"/>
    <w:rsid w:val="00713C44"/>
    <w:rsid w:val="007169A1"/>
    <w:rsid w:val="00717159"/>
    <w:rsid w:val="00717606"/>
    <w:rsid w:val="0071774D"/>
    <w:rsid w:val="00717B84"/>
    <w:rsid w:val="007205AE"/>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3937"/>
    <w:rsid w:val="00753CC0"/>
    <w:rsid w:val="00756384"/>
    <w:rsid w:val="00760691"/>
    <w:rsid w:val="00764857"/>
    <w:rsid w:val="00765EA3"/>
    <w:rsid w:val="00770D0C"/>
    <w:rsid w:val="00773CEA"/>
    <w:rsid w:val="00774DA4"/>
    <w:rsid w:val="00775630"/>
    <w:rsid w:val="00776C30"/>
    <w:rsid w:val="0078179A"/>
    <w:rsid w:val="00781F0F"/>
    <w:rsid w:val="00785DC4"/>
    <w:rsid w:val="00786EA3"/>
    <w:rsid w:val="00787FEF"/>
    <w:rsid w:val="007903DF"/>
    <w:rsid w:val="00793A69"/>
    <w:rsid w:val="00794013"/>
    <w:rsid w:val="00795DCA"/>
    <w:rsid w:val="00796F18"/>
    <w:rsid w:val="007A4896"/>
    <w:rsid w:val="007A5EDF"/>
    <w:rsid w:val="007B24C5"/>
    <w:rsid w:val="007B3661"/>
    <w:rsid w:val="007B548D"/>
    <w:rsid w:val="007B600E"/>
    <w:rsid w:val="007B6C97"/>
    <w:rsid w:val="007C0C0B"/>
    <w:rsid w:val="007C3206"/>
    <w:rsid w:val="007C55B3"/>
    <w:rsid w:val="007C7481"/>
    <w:rsid w:val="007D477C"/>
    <w:rsid w:val="007D6D45"/>
    <w:rsid w:val="007E0775"/>
    <w:rsid w:val="007E2B11"/>
    <w:rsid w:val="007E2FFE"/>
    <w:rsid w:val="007E3691"/>
    <w:rsid w:val="007E491F"/>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D06"/>
    <w:rsid w:val="0081116B"/>
    <w:rsid w:val="008121F0"/>
    <w:rsid w:val="00812CC9"/>
    <w:rsid w:val="00814385"/>
    <w:rsid w:val="00814C71"/>
    <w:rsid w:val="00820D2E"/>
    <w:rsid w:val="00823A5B"/>
    <w:rsid w:val="008304C9"/>
    <w:rsid w:val="00830747"/>
    <w:rsid w:val="0083369C"/>
    <w:rsid w:val="00835635"/>
    <w:rsid w:val="008364D5"/>
    <w:rsid w:val="008422A1"/>
    <w:rsid w:val="008445BE"/>
    <w:rsid w:val="00846FF8"/>
    <w:rsid w:val="008532E3"/>
    <w:rsid w:val="00853847"/>
    <w:rsid w:val="0085657E"/>
    <w:rsid w:val="00861F21"/>
    <w:rsid w:val="00863744"/>
    <w:rsid w:val="00863933"/>
    <w:rsid w:val="00870355"/>
    <w:rsid w:val="008726E9"/>
    <w:rsid w:val="00875F01"/>
    <w:rsid w:val="008768CA"/>
    <w:rsid w:val="00876B77"/>
    <w:rsid w:val="00877816"/>
    <w:rsid w:val="00881100"/>
    <w:rsid w:val="008834D3"/>
    <w:rsid w:val="00885EA7"/>
    <w:rsid w:val="008878F5"/>
    <w:rsid w:val="00891488"/>
    <w:rsid w:val="00891E64"/>
    <w:rsid w:val="008944DC"/>
    <w:rsid w:val="00894749"/>
    <w:rsid w:val="00895E9D"/>
    <w:rsid w:val="00896B59"/>
    <w:rsid w:val="00897F94"/>
    <w:rsid w:val="008A10FC"/>
    <w:rsid w:val="008A4E34"/>
    <w:rsid w:val="008B0796"/>
    <w:rsid w:val="008B2360"/>
    <w:rsid w:val="008B6715"/>
    <w:rsid w:val="008B6D62"/>
    <w:rsid w:val="008C0107"/>
    <w:rsid w:val="008C384C"/>
    <w:rsid w:val="008D01E5"/>
    <w:rsid w:val="008D2451"/>
    <w:rsid w:val="008D4DE5"/>
    <w:rsid w:val="008D4FEC"/>
    <w:rsid w:val="008D6EBD"/>
    <w:rsid w:val="008E2D68"/>
    <w:rsid w:val="008E6756"/>
    <w:rsid w:val="008F06C5"/>
    <w:rsid w:val="008F204A"/>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3A74"/>
    <w:rsid w:val="00924B1A"/>
    <w:rsid w:val="009257ED"/>
    <w:rsid w:val="00933FB0"/>
    <w:rsid w:val="009401A6"/>
    <w:rsid w:val="00941B1B"/>
    <w:rsid w:val="00942E32"/>
    <w:rsid w:val="00942EC2"/>
    <w:rsid w:val="00946FD0"/>
    <w:rsid w:val="00947581"/>
    <w:rsid w:val="009503DA"/>
    <w:rsid w:val="00951283"/>
    <w:rsid w:val="00952D13"/>
    <w:rsid w:val="0095303D"/>
    <w:rsid w:val="009538CD"/>
    <w:rsid w:val="0095714B"/>
    <w:rsid w:val="0096570B"/>
    <w:rsid w:val="0097102C"/>
    <w:rsid w:val="00972EF2"/>
    <w:rsid w:val="0097432C"/>
    <w:rsid w:val="0097485E"/>
    <w:rsid w:val="00975411"/>
    <w:rsid w:val="00984EB0"/>
    <w:rsid w:val="0098575A"/>
    <w:rsid w:val="00986DCE"/>
    <w:rsid w:val="009912F4"/>
    <w:rsid w:val="00992142"/>
    <w:rsid w:val="00997501"/>
    <w:rsid w:val="00997B9D"/>
    <w:rsid w:val="009A043B"/>
    <w:rsid w:val="009A08DA"/>
    <w:rsid w:val="009A10C8"/>
    <w:rsid w:val="009A2CF1"/>
    <w:rsid w:val="009A3A21"/>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6405"/>
    <w:rsid w:val="009C6A9F"/>
    <w:rsid w:val="009D2305"/>
    <w:rsid w:val="009D303C"/>
    <w:rsid w:val="009D5CB7"/>
    <w:rsid w:val="009D6701"/>
    <w:rsid w:val="009E1E97"/>
    <w:rsid w:val="009E32A3"/>
    <w:rsid w:val="009F1758"/>
    <w:rsid w:val="009F37B7"/>
    <w:rsid w:val="009F506A"/>
    <w:rsid w:val="00A002E2"/>
    <w:rsid w:val="00A02921"/>
    <w:rsid w:val="00A0524F"/>
    <w:rsid w:val="00A070E6"/>
    <w:rsid w:val="00A10A82"/>
    <w:rsid w:val="00A10B56"/>
    <w:rsid w:val="00A10F02"/>
    <w:rsid w:val="00A11022"/>
    <w:rsid w:val="00A12F3E"/>
    <w:rsid w:val="00A15B9B"/>
    <w:rsid w:val="00A164B4"/>
    <w:rsid w:val="00A20F08"/>
    <w:rsid w:val="00A22E8A"/>
    <w:rsid w:val="00A23A60"/>
    <w:rsid w:val="00A24F5E"/>
    <w:rsid w:val="00A25846"/>
    <w:rsid w:val="00A26956"/>
    <w:rsid w:val="00A27486"/>
    <w:rsid w:val="00A3141A"/>
    <w:rsid w:val="00A315A8"/>
    <w:rsid w:val="00A33881"/>
    <w:rsid w:val="00A36C20"/>
    <w:rsid w:val="00A41FED"/>
    <w:rsid w:val="00A442DF"/>
    <w:rsid w:val="00A454E5"/>
    <w:rsid w:val="00A46074"/>
    <w:rsid w:val="00A53327"/>
    <w:rsid w:val="00A53724"/>
    <w:rsid w:val="00A541AB"/>
    <w:rsid w:val="00A55FA7"/>
    <w:rsid w:val="00A56066"/>
    <w:rsid w:val="00A636ED"/>
    <w:rsid w:val="00A65ECC"/>
    <w:rsid w:val="00A67A57"/>
    <w:rsid w:val="00A702FF"/>
    <w:rsid w:val="00A719EE"/>
    <w:rsid w:val="00A72658"/>
    <w:rsid w:val="00A73129"/>
    <w:rsid w:val="00A74241"/>
    <w:rsid w:val="00A76FE8"/>
    <w:rsid w:val="00A82346"/>
    <w:rsid w:val="00A83003"/>
    <w:rsid w:val="00A852FB"/>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E1EF9"/>
    <w:rsid w:val="00AE2DA3"/>
    <w:rsid w:val="00AE2F61"/>
    <w:rsid w:val="00AE3269"/>
    <w:rsid w:val="00AE3E7C"/>
    <w:rsid w:val="00AE55C7"/>
    <w:rsid w:val="00AE65E2"/>
    <w:rsid w:val="00AF1460"/>
    <w:rsid w:val="00AF2720"/>
    <w:rsid w:val="00AF74D9"/>
    <w:rsid w:val="00AF77DF"/>
    <w:rsid w:val="00B00144"/>
    <w:rsid w:val="00B00C0C"/>
    <w:rsid w:val="00B01130"/>
    <w:rsid w:val="00B034D5"/>
    <w:rsid w:val="00B04BE4"/>
    <w:rsid w:val="00B061F1"/>
    <w:rsid w:val="00B102DA"/>
    <w:rsid w:val="00B104EF"/>
    <w:rsid w:val="00B11673"/>
    <w:rsid w:val="00B123F6"/>
    <w:rsid w:val="00B134E6"/>
    <w:rsid w:val="00B13834"/>
    <w:rsid w:val="00B13D00"/>
    <w:rsid w:val="00B14E43"/>
    <w:rsid w:val="00B15449"/>
    <w:rsid w:val="00B175CB"/>
    <w:rsid w:val="00B17DA3"/>
    <w:rsid w:val="00B2180F"/>
    <w:rsid w:val="00B219AC"/>
    <w:rsid w:val="00B244A3"/>
    <w:rsid w:val="00B302DB"/>
    <w:rsid w:val="00B3151E"/>
    <w:rsid w:val="00B321C4"/>
    <w:rsid w:val="00B33561"/>
    <w:rsid w:val="00B33F95"/>
    <w:rsid w:val="00B343CD"/>
    <w:rsid w:val="00B35A89"/>
    <w:rsid w:val="00B42CF8"/>
    <w:rsid w:val="00B4619E"/>
    <w:rsid w:val="00B469D8"/>
    <w:rsid w:val="00B46FFF"/>
    <w:rsid w:val="00B50177"/>
    <w:rsid w:val="00B550C1"/>
    <w:rsid w:val="00B55127"/>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74A"/>
    <w:rsid w:val="00B9097F"/>
    <w:rsid w:val="00B9228E"/>
    <w:rsid w:val="00B93086"/>
    <w:rsid w:val="00B94F66"/>
    <w:rsid w:val="00BA0838"/>
    <w:rsid w:val="00BA1444"/>
    <w:rsid w:val="00BA19ED"/>
    <w:rsid w:val="00BA4B8D"/>
    <w:rsid w:val="00BA54AF"/>
    <w:rsid w:val="00BA7762"/>
    <w:rsid w:val="00BB010D"/>
    <w:rsid w:val="00BB19B6"/>
    <w:rsid w:val="00BB47BC"/>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128E"/>
    <w:rsid w:val="00BF370B"/>
    <w:rsid w:val="00BF4328"/>
    <w:rsid w:val="00BF4627"/>
    <w:rsid w:val="00C0413D"/>
    <w:rsid w:val="00C05551"/>
    <w:rsid w:val="00C05787"/>
    <w:rsid w:val="00C074DD"/>
    <w:rsid w:val="00C10BC3"/>
    <w:rsid w:val="00C12B23"/>
    <w:rsid w:val="00C1496A"/>
    <w:rsid w:val="00C15EEE"/>
    <w:rsid w:val="00C220D0"/>
    <w:rsid w:val="00C2535B"/>
    <w:rsid w:val="00C25C5E"/>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6334"/>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6982"/>
    <w:rsid w:val="00CC2198"/>
    <w:rsid w:val="00CC5235"/>
    <w:rsid w:val="00CC523B"/>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101EF"/>
    <w:rsid w:val="00D117B0"/>
    <w:rsid w:val="00D131D2"/>
    <w:rsid w:val="00D16EF6"/>
    <w:rsid w:val="00D179A2"/>
    <w:rsid w:val="00D20FBB"/>
    <w:rsid w:val="00D21DEB"/>
    <w:rsid w:val="00D246D0"/>
    <w:rsid w:val="00D25FDD"/>
    <w:rsid w:val="00D2606C"/>
    <w:rsid w:val="00D26A5C"/>
    <w:rsid w:val="00D3059F"/>
    <w:rsid w:val="00D30FB9"/>
    <w:rsid w:val="00D34C61"/>
    <w:rsid w:val="00D4194F"/>
    <w:rsid w:val="00D441FA"/>
    <w:rsid w:val="00D5082E"/>
    <w:rsid w:val="00D50BB5"/>
    <w:rsid w:val="00D50D2C"/>
    <w:rsid w:val="00D51F13"/>
    <w:rsid w:val="00D523E6"/>
    <w:rsid w:val="00D53333"/>
    <w:rsid w:val="00D53C3E"/>
    <w:rsid w:val="00D542AD"/>
    <w:rsid w:val="00D57972"/>
    <w:rsid w:val="00D61D1F"/>
    <w:rsid w:val="00D65E99"/>
    <w:rsid w:val="00D675A9"/>
    <w:rsid w:val="00D7018C"/>
    <w:rsid w:val="00D7130C"/>
    <w:rsid w:val="00D72480"/>
    <w:rsid w:val="00D72ACD"/>
    <w:rsid w:val="00D738D6"/>
    <w:rsid w:val="00D741A0"/>
    <w:rsid w:val="00D755EB"/>
    <w:rsid w:val="00D76048"/>
    <w:rsid w:val="00D77F4E"/>
    <w:rsid w:val="00D80623"/>
    <w:rsid w:val="00D8197D"/>
    <w:rsid w:val="00D8222C"/>
    <w:rsid w:val="00D82E6F"/>
    <w:rsid w:val="00D87E00"/>
    <w:rsid w:val="00D902DB"/>
    <w:rsid w:val="00D9045B"/>
    <w:rsid w:val="00D906AA"/>
    <w:rsid w:val="00D9134D"/>
    <w:rsid w:val="00D926EC"/>
    <w:rsid w:val="00D9470F"/>
    <w:rsid w:val="00D964EA"/>
    <w:rsid w:val="00DA1FF1"/>
    <w:rsid w:val="00DA295B"/>
    <w:rsid w:val="00DA34F4"/>
    <w:rsid w:val="00DA5F96"/>
    <w:rsid w:val="00DA7A03"/>
    <w:rsid w:val="00DB1410"/>
    <w:rsid w:val="00DB1818"/>
    <w:rsid w:val="00DB49EC"/>
    <w:rsid w:val="00DB4E6E"/>
    <w:rsid w:val="00DC0C68"/>
    <w:rsid w:val="00DC2101"/>
    <w:rsid w:val="00DC309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E023E7"/>
    <w:rsid w:val="00E071E4"/>
    <w:rsid w:val="00E10A3E"/>
    <w:rsid w:val="00E16509"/>
    <w:rsid w:val="00E223C8"/>
    <w:rsid w:val="00E23E5D"/>
    <w:rsid w:val="00E24FB2"/>
    <w:rsid w:val="00E25F02"/>
    <w:rsid w:val="00E30371"/>
    <w:rsid w:val="00E30B4A"/>
    <w:rsid w:val="00E31064"/>
    <w:rsid w:val="00E31075"/>
    <w:rsid w:val="00E31670"/>
    <w:rsid w:val="00E325BF"/>
    <w:rsid w:val="00E419EF"/>
    <w:rsid w:val="00E437BC"/>
    <w:rsid w:val="00E43A96"/>
    <w:rsid w:val="00E43B84"/>
    <w:rsid w:val="00E44582"/>
    <w:rsid w:val="00E44E6D"/>
    <w:rsid w:val="00E45A8F"/>
    <w:rsid w:val="00E5129E"/>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50B7"/>
    <w:rsid w:val="00E9524F"/>
    <w:rsid w:val="00E97797"/>
    <w:rsid w:val="00EA0CA3"/>
    <w:rsid w:val="00EA15B0"/>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CD2"/>
    <w:rsid w:val="00ED497A"/>
    <w:rsid w:val="00ED4A83"/>
    <w:rsid w:val="00ED7E04"/>
    <w:rsid w:val="00EE01AA"/>
    <w:rsid w:val="00EE061E"/>
    <w:rsid w:val="00EE73BD"/>
    <w:rsid w:val="00EF608C"/>
    <w:rsid w:val="00F00713"/>
    <w:rsid w:val="00F019FF"/>
    <w:rsid w:val="00F025A2"/>
    <w:rsid w:val="00F04555"/>
    <w:rsid w:val="00F04712"/>
    <w:rsid w:val="00F05CD2"/>
    <w:rsid w:val="00F06ED5"/>
    <w:rsid w:val="00F12F10"/>
    <w:rsid w:val="00F13360"/>
    <w:rsid w:val="00F13532"/>
    <w:rsid w:val="00F17013"/>
    <w:rsid w:val="00F20DBF"/>
    <w:rsid w:val="00F22EC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74645"/>
    <w:rsid w:val="00F75A79"/>
    <w:rsid w:val="00F8092D"/>
    <w:rsid w:val="00F81FD6"/>
    <w:rsid w:val="00F85558"/>
    <w:rsid w:val="00F9008D"/>
    <w:rsid w:val="00F93D21"/>
    <w:rsid w:val="00F94833"/>
    <w:rsid w:val="00F94E1C"/>
    <w:rsid w:val="00FA072F"/>
    <w:rsid w:val="00FA0D74"/>
    <w:rsid w:val="00FA1266"/>
    <w:rsid w:val="00FA5F44"/>
    <w:rsid w:val="00FB5579"/>
    <w:rsid w:val="00FB7C13"/>
    <w:rsid w:val="00FC0456"/>
    <w:rsid w:val="00FC1192"/>
    <w:rsid w:val="00FC20BC"/>
    <w:rsid w:val="00FC6250"/>
    <w:rsid w:val="00FC7AEE"/>
    <w:rsid w:val="00FD017C"/>
    <w:rsid w:val="00FD3141"/>
    <w:rsid w:val="00FD628F"/>
    <w:rsid w:val="00FD7D95"/>
    <w:rsid w:val="00FE1B9E"/>
    <w:rsid w:val="00FE29D2"/>
    <w:rsid w:val="00FE3331"/>
    <w:rsid w:val="00FE5659"/>
    <w:rsid w:val="00FE724E"/>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3722</Words>
  <Characters>21219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cp:lastModifiedBy>
  <cp:revision>5</cp:revision>
  <cp:lastPrinted>2019-02-25T14:05:00Z</cp:lastPrinted>
  <dcterms:created xsi:type="dcterms:W3CDTF">2021-11-15T07:36:00Z</dcterms:created>
  <dcterms:modified xsi:type="dcterms:W3CDTF">2021-11-15T07:41:00Z</dcterms:modified>
</cp:coreProperties>
</file>